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05C" w:rsidRPr="00741861" w:rsidRDefault="00DB105C" w:rsidP="00F04885">
      <w:pPr>
        <w:pStyle w:val="a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1861">
        <w:rPr>
          <w:rFonts w:ascii="Times New Roman" w:hAnsi="Times New Roman" w:cs="Times New Roman"/>
          <w:color w:val="000000"/>
          <w:kern w:val="24"/>
          <w:sz w:val="28"/>
          <w:szCs w:val="28"/>
        </w:rPr>
        <w:t>Министерство образования и науки Республики Татарстан</w:t>
      </w:r>
      <w:r w:rsidRPr="00741861">
        <w:rPr>
          <w:rFonts w:ascii="Times New Roman" w:hAnsi="Times New Roman" w:cs="Times New Roman"/>
          <w:color w:val="000000"/>
          <w:kern w:val="24"/>
          <w:sz w:val="28"/>
          <w:szCs w:val="28"/>
        </w:rPr>
        <w:br/>
        <w:t>Муниципальное бюджетное учреждение дополнительного образования</w:t>
      </w:r>
      <w:r w:rsidRPr="00741861">
        <w:rPr>
          <w:rFonts w:ascii="Times New Roman" w:hAnsi="Times New Roman" w:cs="Times New Roman"/>
          <w:color w:val="000000"/>
          <w:kern w:val="24"/>
          <w:sz w:val="28"/>
          <w:szCs w:val="28"/>
        </w:rPr>
        <w:br/>
        <w:t>Центр внешкольной работы</w:t>
      </w:r>
    </w:p>
    <w:p w:rsidR="00DB105C" w:rsidRDefault="00DB105C" w:rsidP="00F04885">
      <w:pPr>
        <w:tabs>
          <w:tab w:val="left" w:pos="1612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DB105C" w:rsidRDefault="00DB105C" w:rsidP="00F04885">
      <w:pPr>
        <w:rPr>
          <w:b/>
          <w:bCs/>
          <w:sz w:val="28"/>
          <w:szCs w:val="28"/>
        </w:rPr>
      </w:pPr>
    </w:p>
    <w:p w:rsidR="00DB105C" w:rsidRDefault="00DB105C" w:rsidP="00F04885">
      <w:pPr>
        <w:rPr>
          <w:b/>
          <w:bCs/>
          <w:sz w:val="28"/>
          <w:szCs w:val="28"/>
        </w:rPr>
      </w:pPr>
    </w:p>
    <w:p w:rsidR="00DB105C" w:rsidRDefault="00DB105C" w:rsidP="00F04885">
      <w:pPr>
        <w:rPr>
          <w:sz w:val="28"/>
          <w:szCs w:val="28"/>
        </w:rPr>
      </w:pPr>
      <w:r>
        <w:rPr>
          <w:sz w:val="28"/>
          <w:szCs w:val="28"/>
        </w:rPr>
        <w:t>Принята на заседании                                                                     «Утверждаю»:</w:t>
      </w:r>
    </w:p>
    <w:p w:rsidR="00DB105C" w:rsidRDefault="00DB105C" w:rsidP="00F04885">
      <w:pPr>
        <w:rPr>
          <w:sz w:val="28"/>
          <w:szCs w:val="28"/>
        </w:rPr>
      </w:pPr>
      <w:r>
        <w:rPr>
          <w:sz w:val="28"/>
          <w:szCs w:val="28"/>
        </w:rPr>
        <w:t>педагогического совета                                               Директор МБУ ДО «ЦВР»                от «29» августа 2024 г.                                          ____________А.В.Егоров</w:t>
      </w:r>
    </w:p>
    <w:p w:rsidR="00DB105C" w:rsidRDefault="00DB105C" w:rsidP="00F04885">
      <w:pPr>
        <w:tabs>
          <w:tab w:val="left" w:pos="5928"/>
          <w:tab w:val="right" w:pos="9638"/>
        </w:tabs>
        <w:rPr>
          <w:sz w:val="28"/>
          <w:szCs w:val="28"/>
        </w:rPr>
      </w:pPr>
      <w:r>
        <w:rPr>
          <w:sz w:val="28"/>
          <w:szCs w:val="28"/>
        </w:rPr>
        <w:t>протокол №1</w:t>
      </w:r>
      <w:r>
        <w:rPr>
          <w:sz w:val="28"/>
          <w:szCs w:val="28"/>
        </w:rPr>
        <w:tab/>
        <w:t xml:space="preserve">           «29» августа 2024 г.</w:t>
      </w:r>
    </w:p>
    <w:p w:rsidR="00DB105C" w:rsidRPr="0016263B" w:rsidRDefault="00DB105C" w:rsidP="00F04885">
      <w:pPr>
        <w:jc w:val="center"/>
        <w:textAlignment w:val="baseline"/>
        <w:rPr>
          <w:rFonts w:ascii="Segoe UI" w:hAnsi="Segoe UI" w:cs="Segoe UI"/>
          <w:sz w:val="28"/>
          <w:szCs w:val="28"/>
        </w:rPr>
      </w:pPr>
    </w:p>
    <w:p w:rsidR="00DB105C" w:rsidRDefault="00DB105C" w:rsidP="00F04885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DB105C" w:rsidRDefault="00DB105C" w:rsidP="00F04885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DB105C" w:rsidRDefault="00DB105C" w:rsidP="00F04885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DB105C" w:rsidRDefault="00DB105C" w:rsidP="00F04885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DB105C" w:rsidRDefault="00DB105C" w:rsidP="00F04885">
      <w:pPr>
        <w:textAlignment w:val="baseline"/>
        <w:rPr>
          <w:rFonts w:ascii="Segoe UI" w:hAnsi="Segoe UI" w:cs="Segoe UI"/>
          <w:sz w:val="18"/>
          <w:szCs w:val="18"/>
        </w:rPr>
      </w:pPr>
    </w:p>
    <w:p w:rsidR="00DB105C" w:rsidRDefault="00DB105C" w:rsidP="00F04885">
      <w:pPr>
        <w:pStyle w:val="NormalWeb"/>
        <w:kinsoku w:val="0"/>
        <w:overflowPunct w:val="0"/>
        <w:spacing w:before="67" w:beforeAutospacing="0" w:after="0" w:afterAutospacing="0"/>
        <w:ind w:left="346"/>
        <w:jc w:val="center"/>
        <w:textAlignment w:val="baseline"/>
        <w:rPr>
          <w:b/>
          <w:bCs/>
          <w:color w:val="000000"/>
          <w:kern w:val="24"/>
          <w:sz w:val="28"/>
          <w:szCs w:val="28"/>
        </w:rPr>
      </w:pPr>
      <w:r w:rsidRPr="0016263B">
        <w:rPr>
          <w:b/>
          <w:bCs/>
          <w:color w:val="000000"/>
          <w:kern w:val="24"/>
          <w:sz w:val="28"/>
          <w:szCs w:val="28"/>
        </w:rPr>
        <w:t>Дополнительная общеобразователь</w:t>
      </w:r>
      <w:r>
        <w:rPr>
          <w:b/>
          <w:bCs/>
          <w:color w:val="000000"/>
          <w:kern w:val="24"/>
          <w:sz w:val="28"/>
          <w:szCs w:val="28"/>
        </w:rPr>
        <w:t xml:space="preserve">ная общеразвивающая </w:t>
      </w:r>
    </w:p>
    <w:p w:rsidR="00DB105C" w:rsidRPr="0016263B" w:rsidRDefault="00DB105C" w:rsidP="00F04885">
      <w:pPr>
        <w:pStyle w:val="NormalWeb"/>
        <w:kinsoku w:val="0"/>
        <w:overflowPunct w:val="0"/>
        <w:spacing w:before="67" w:beforeAutospacing="0" w:after="0" w:afterAutospacing="0"/>
        <w:ind w:left="346"/>
        <w:jc w:val="center"/>
        <w:textAlignment w:val="baseline"/>
        <w:rPr>
          <w:sz w:val="28"/>
          <w:szCs w:val="28"/>
        </w:rPr>
      </w:pPr>
      <w:r w:rsidRPr="0016263B">
        <w:rPr>
          <w:b/>
          <w:bCs/>
          <w:color w:val="000000"/>
          <w:kern w:val="24"/>
          <w:sz w:val="28"/>
          <w:szCs w:val="28"/>
        </w:rPr>
        <w:t xml:space="preserve"> программа художественной направленности</w:t>
      </w:r>
    </w:p>
    <w:p w:rsidR="00DB105C" w:rsidRPr="0016263B" w:rsidRDefault="00DB105C" w:rsidP="00F04885">
      <w:pPr>
        <w:pStyle w:val="NormalWeb"/>
        <w:kinsoku w:val="0"/>
        <w:overflowPunct w:val="0"/>
        <w:spacing w:before="86" w:beforeAutospacing="0" w:after="0" w:afterAutospacing="0"/>
        <w:ind w:left="346"/>
        <w:jc w:val="center"/>
        <w:textAlignment w:val="baseline"/>
        <w:rPr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>«Творческая мастерская</w:t>
      </w:r>
      <w:r w:rsidRPr="0016263B">
        <w:rPr>
          <w:b/>
          <w:bCs/>
          <w:color w:val="000000"/>
          <w:kern w:val="24"/>
          <w:sz w:val="28"/>
          <w:szCs w:val="28"/>
        </w:rPr>
        <w:t>»</w:t>
      </w:r>
    </w:p>
    <w:p w:rsidR="00DB105C" w:rsidRPr="0016263B" w:rsidRDefault="00DB105C" w:rsidP="00F04885">
      <w:pPr>
        <w:jc w:val="center"/>
        <w:textAlignment w:val="baseline"/>
        <w:rPr>
          <w:sz w:val="28"/>
          <w:szCs w:val="28"/>
        </w:rPr>
      </w:pPr>
    </w:p>
    <w:p w:rsidR="00DB105C" w:rsidRPr="0016263B" w:rsidRDefault="00DB105C" w:rsidP="00F04885">
      <w:pPr>
        <w:jc w:val="center"/>
        <w:textAlignment w:val="baseline"/>
        <w:rPr>
          <w:sz w:val="28"/>
          <w:szCs w:val="28"/>
        </w:rPr>
      </w:pPr>
    </w:p>
    <w:p w:rsidR="00DB105C" w:rsidRPr="0016263B" w:rsidRDefault="00DB105C" w:rsidP="00F04885">
      <w:pPr>
        <w:jc w:val="center"/>
        <w:textAlignment w:val="baseline"/>
        <w:rPr>
          <w:sz w:val="28"/>
          <w:szCs w:val="28"/>
        </w:rPr>
      </w:pPr>
    </w:p>
    <w:p w:rsidR="00DB105C" w:rsidRPr="0016263B" w:rsidRDefault="00DB105C" w:rsidP="00F04885">
      <w:pPr>
        <w:jc w:val="center"/>
        <w:textAlignment w:val="baseline"/>
        <w:rPr>
          <w:sz w:val="28"/>
          <w:szCs w:val="28"/>
        </w:rPr>
      </w:pPr>
      <w:r w:rsidRPr="0016263B">
        <w:rPr>
          <w:sz w:val="28"/>
          <w:szCs w:val="28"/>
        </w:rPr>
        <w:t>СРОК РЕАЛИЗАЦИИ ПРОГРАММЫ</w:t>
      </w:r>
      <w:r>
        <w:rPr>
          <w:sz w:val="28"/>
          <w:szCs w:val="28"/>
        </w:rPr>
        <w:t>: 2</w:t>
      </w:r>
      <w:r w:rsidRPr="0016263B">
        <w:rPr>
          <w:sz w:val="28"/>
          <w:szCs w:val="28"/>
        </w:rPr>
        <w:t xml:space="preserve"> ГОД</w:t>
      </w:r>
      <w:r>
        <w:rPr>
          <w:sz w:val="28"/>
          <w:szCs w:val="28"/>
        </w:rPr>
        <w:t>А.</w:t>
      </w:r>
      <w:r w:rsidRPr="0016263B">
        <w:rPr>
          <w:sz w:val="28"/>
          <w:szCs w:val="28"/>
        </w:rPr>
        <w:t> </w:t>
      </w:r>
    </w:p>
    <w:p w:rsidR="00DB105C" w:rsidRPr="0016263B" w:rsidRDefault="00DB105C" w:rsidP="00F04885">
      <w:pPr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Возраст детей – 5-7</w:t>
      </w:r>
      <w:r w:rsidRPr="0016263B">
        <w:rPr>
          <w:sz w:val="28"/>
          <w:szCs w:val="28"/>
        </w:rPr>
        <w:t xml:space="preserve"> лет</w:t>
      </w:r>
    </w:p>
    <w:p w:rsidR="00DB105C" w:rsidRPr="0016263B" w:rsidRDefault="00DB105C" w:rsidP="00F04885">
      <w:pPr>
        <w:jc w:val="center"/>
        <w:rPr>
          <w:sz w:val="28"/>
          <w:szCs w:val="28"/>
        </w:rPr>
      </w:pPr>
    </w:p>
    <w:p w:rsidR="00DB105C" w:rsidRDefault="00DB105C" w:rsidP="00F04885">
      <w:pPr>
        <w:pStyle w:val="a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105C" w:rsidRDefault="00DB105C" w:rsidP="00F04885">
      <w:pPr>
        <w:pStyle w:val="a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105C" w:rsidRDefault="00DB105C" w:rsidP="00F04885">
      <w:pPr>
        <w:pStyle w:val="a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105C" w:rsidRDefault="00DB105C" w:rsidP="00F04885">
      <w:pPr>
        <w:pStyle w:val="a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105C" w:rsidRDefault="00DB105C" w:rsidP="006A752C">
      <w:pPr>
        <w:pStyle w:val="NormalWeb"/>
        <w:kinsoku w:val="0"/>
        <w:overflowPunct w:val="0"/>
        <w:spacing w:before="67" w:beforeAutospacing="0" w:after="0" w:afterAutospacing="0" w:line="300" w:lineRule="exact"/>
        <w:ind w:left="346"/>
        <w:jc w:val="center"/>
        <w:textAlignment w:val="baseline"/>
      </w:pPr>
      <w:r>
        <w:t xml:space="preserve">                                                 Автор-составитель:</w:t>
      </w:r>
    </w:p>
    <w:p w:rsidR="00DB105C" w:rsidRDefault="00DB105C" w:rsidP="006A752C">
      <w:pPr>
        <w:jc w:val="center"/>
      </w:pPr>
      <w:r>
        <w:t xml:space="preserve">                                                                           Нургатина Надежда Витальевна</w:t>
      </w:r>
    </w:p>
    <w:p w:rsidR="00DB105C" w:rsidRPr="00B87883" w:rsidRDefault="00DB105C" w:rsidP="00F04885">
      <w:pPr>
        <w:jc w:val="right"/>
      </w:pPr>
      <w:r>
        <w:t>педагог дополнительного образования</w:t>
      </w:r>
    </w:p>
    <w:p w:rsidR="00DB105C" w:rsidRDefault="00DB105C" w:rsidP="00F04885">
      <w:pPr>
        <w:jc w:val="right"/>
      </w:pPr>
    </w:p>
    <w:p w:rsidR="00DB105C" w:rsidRDefault="00DB105C" w:rsidP="00F04885">
      <w:pPr>
        <w:jc w:val="right"/>
      </w:pPr>
    </w:p>
    <w:p w:rsidR="00DB105C" w:rsidRDefault="00DB105C" w:rsidP="00F04885">
      <w:pPr>
        <w:jc w:val="center"/>
      </w:pPr>
    </w:p>
    <w:p w:rsidR="00DB105C" w:rsidRDefault="00DB105C" w:rsidP="00F04885">
      <w:pPr>
        <w:jc w:val="center"/>
      </w:pPr>
    </w:p>
    <w:p w:rsidR="00DB105C" w:rsidRDefault="00DB105C" w:rsidP="00F04885">
      <w:pPr>
        <w:jc w:val="center"/>
      </w:pPr>
    </w:p>
    <w:p w:rsidR="00DB105C" w:rsidRDefault="00DB105C" w:rsidP="00F04885">
      <w:pPr>
        <w:jc w:val="center"/>
      </w:pPr>
    </w:p>
    <w:p w:rsidR="00DB105C" w:rsidRDefault="00DB105C" w:rsidP="00F04885">
      <w:pPr>
        <w:jc w:val="center"/>
      </w:pPr>
    </w:p>
    <w:p w:rsidR="00DB105C" w:rsidRDefault="00DB105C" w:rsidP="00F04885">
      <w:pPr>
        <w:jc w:val="center"/>
      </w:pPr>
    </w:p>
    <w:p w:rsidR="00DB105C" w:rsidRDefault="00DB105C" w:rsidP="00F04885">
      <w:pPr>
        <w:jc w:val="center"/>
      </w:pPr>
    </w:p>
    <w:p w:rsidR="00DB105C" w:rsidRDefault="00DB105C" w:rsidP="00F04885">
      <w:pPr>
        <w:jc w:val="center"/>
      </w:pPr>
    </w:p>
    <w:p w:rsidR="00DB105C" w:rsidRDefault="00DB105C" w:rsidP="00F04885">
      <w:pPr>
        <w:jc w:val="center"/>
      </w:pPr>
    </w:p>
    <w:p w:rsidR="00DB105C" w:rsidRPr="00A90BC7" w:rsidRDefault="00DB105C" w:rsidP="00F04885">
      <w:pPr>
        <w:jc w:val="center"/>
      </w:pPr>
      <w:r>
        <w:t>Аксубаево</w:t>
      </w:r>
      <w:r>
        <w:tab/>
      </w:r>
    </w:p>
    <w:p w:rsidR="00DB105C" w:rsidRDefault="00DB105C" w:rsidP="00F04885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DB105C" w:rsidRDefault="00DB105C" w:rsidP="00F04885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DB105C" w:rsidRDefault="00DB105C" w:rsidP="00F04885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DB105C" w:rsidRDefault="00DB105C" w:rsidP="004F65BF">
      <w:pPr>
        <w:tabs>
          <w:tab w:val="left" w:pos="3453"/>
          <w:tab w:val="center" w:pos="5174"/>
        </w:tabs>
        <w:jc w:val="center"/>
        <w:rPr>
          <w:b/>
          <w:bCs/>
          <w:sz w:val="28"/>
          <w:szCs w:val="28"/>
        </w:rPr>
      </w:pPr>
      <w:r w:rsidRPr="00E63367">
        <w:rPr>
          <w:b/>
          <w:bCs/>
          <w:sz w:val="28"/>
          <w:szCs w:val="28"/>
        </w:rPr>
        <w:t>Пояснительная записка.</w:t>
      </w:r>
    </w:p>
    <w:p w:rsidR="00DB105C" w:rsidRDefault="00DB105C" w:rsidP="004F65BF">
      <w:pPr>
        <w:jc w:val="center"/>
        <w:rPr>
          <w:b/>
          <w:bCs/>
          <w:sz w:val="28"/>
          <w:szCs w:val="28"/>
        </w:rPr>
      </w:pPr>
    </w:p>
    <w:p w:rsidR="00DB105C" w:rsidRPr="008E7DBD" w:rsidRDefault="00DB105C" w:rsidP="004F65BF">
      <w:pPr>
        <w:pStyle w:val="NoSpacing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D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Дошкольный возраст характеризуется возрастающей познавательной активностью, интересом к окружающему миру, стремлением к наблюдению, сравнению, способностью детей осознавать поставленные перед ними цели. </w:t>
      </w:r>
      <w:r w:rsidRPr="008E7DBD">
        <w:rPr>
          <w:rFonts w:ascii="Times New Roman" w:hAnsi="Times New Roman" w:cs="Times New Roman"/>
          <w:sz w:val="28"/>
          <w:szCs w:val="28"/>
        </w:rPr>
        <w:t>Программа кружка «Творческая мастерская» рассчитана н</w:t>
      </w:r>
      <w:r>
        <w:rPr>
          <w:rFonts w:ascii="Times New Roman" w:hAnsi="Times New Roman" w:cs="Times New Roman"/>
          <w:sz w:val="28"/>
          <w:szCs w:val="28"/>
        </w:rPr>
        <w:t>а детей 5-7</w:t>
      </w:r>
      <w:r w:rsidRPr="008E7DBD">
        <w:rPr>
          <w:rFonts w:ascii="Times New Roman" w:hAnsi="Times New Roman" w:cs="Times New Roman"/>
          <w:sz w:val="28"/>
          <w:szCs w:val="28"/>
        </w:rPr>
        <w:t xml:space="preserve"> лет и нацелена на развитие у детей творческих способностей, имеет художественно-эстетическую направленность. Работа кружка организовывается с учетом опыта детей и их возрастных особенностей, развивает у детей умственные способности, эстетический вкус, творческие способности, а так же конструктивное мышление. Приобретая теоретические знания и практические навыки, используя нетрадиционные материалы, дети учатся применять уже знакомые технологии для решения совершенно разных задач.</w:t>
      </w:r>
    </w:p>
    <w:p w:rsidR="00DB105C" w:rsidRPr="00A3778C" w:rsidRDefault="00DB105C" w:rsidP="004F65BF">
      <w:pPr>
        <w:shd w:val="clear" w:color="auto" w:fill="FFFFFF"/>
        <w:spacing w:line="360" w:lineRule="auto"/>
        <w:ind w:firstLine="360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ab/>
      </w:r>
      <w:r w:rsidRPr="009C447B">
        <w:rPr>
          <w:sz w:val="28"/>
          <w:szCs w:val="28"/>
          <w:shd w:val="clear" w:color="auto" w:fill="FFFFFF"/>
        </w:rPr>
        <w:t>Работа с разными природными и бросовыми материалами, бумагой, нитками, имеет большое значение для всестороннего развития ребенка, способствует физическому развитию: воспитывает у детей способности к длительным физическим усилиям, тренирует и закаливает нервно-мышечный аппарат ребенка. Используемые в программе виды труда способствуют воспитанию нравственных качеств: трудолюбия, воли, дисциплинированности, желания трудится. Дети усваивают систему политехнических понятий, познают свойства материалов, овладевают технологическими операциями, учатся применять теоретические знания на практике</w:t>
      </w:r>
      <w:r>
        <w:rPr>
          <w:sz w:val="28"/>
          <w:szCs w:val="28"/>
          <w:shd w:val="clear" w:color="auto" w:fill="FFFFFF"/>
        </w:rPr>
        <w:t>. Украшая свои изделия, воспитанники</w:t>
      </w:r>
      <w:r w:rsidRPr="009C447B">
        <w:rPr>
          <w:sz w:val="28"/>
          <w:szCs w:val="28"/>
          <w:shd w:val="clear" w:color="auto" w:fill="FFFFFF"/>
        </w:rPr>
        <w:t xml:space="preserve"> приобретают определенные эстетические вкусы.</w:t>
      </w:r>
    </w:p>
    <w:p w:rsidR="00DB105C" w:rsidRPr="009C447B" w:rsidRDefault="00DB105C" w:rsidP="004F65BF">
      <w:pPr>
        <w:spacing w:line="360" w:lineRule="auto"/>
        <w:ind w:firstLine="708"/>
        <w:jc w:val="both"/>
        <w:rPr>
          <w:sz w:val="28"/>
          <w:szCs w:val="28"/>
        </w:rPr>
      </w:pPr>
      <w:r w:rsidRPr="009C447B">
        <w:rPr>
          <w:sz w:val="28"/>
          <w:szCs w:val="28"/>
          <w:shd w:val="clear" w:color="auto" w:fill="FFFFFF"/>
        </w:rPr>
        <w:t>Творчество развивает такие нравственно-волевые качества, как умение и потребность доводить начатое до конца, сосредоточенно и целенаправленно заниматься, помогать товарищу, преодолевать трудности и т.п.</w:t>
      </w:r>
    </w:p>
    <w:p w:rsidR="00DB105C" w:rsidRPr="009C447B" w:rsidRDefault="00DB105C" w:rsidP="004F65BF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Темы моих занятий совпадают лексическим темам детского сада, и поэтому при работе я использую динамические паузы на соответственную тему (Приложение 1).  </w:t>
      </w:r>
    </w:p>
    <w:p w:rsidR="00DB105C" w:rsidRPr="00A3778C" w:rsidRDefault="00DB105C" w:rsidP="004F65BF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  <w:sz w:val="28"/>
          <w:szCs w:val="28"/>
        </w:rPr>
      </w:pPr>
      <w:r w:rsidRPr="005E0F44">
        <w:rPr>
          <w:color w:val="111111"/>
          <w:sz w:val="28"/>
          <w:szCs w:val="28"/>
        </w:rPr>
        <w:t>Основным условием реализации программы кружка «Творческая мастерская» является творческое отношение к работе самого педагога. Выдумка, творческая фантазия педагога, умение вдохновить детей на новые достижения в творчестве – главное руководство в работе  кружка «Творческая мастерская».</w:t>
      </w:r>
    </w:p>
    <w:p w:rsidR="00DB105C" w:rsidRPr="00D54FC6" w:rsidRDefault="00DB105C" w:rsidP="004F65BF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  <w:r w:rsidRPr="00D64456">
        <w:rPr>
          <w:b/>
          <w:bCs/>
          <w:sz w:val="28"/>
          <w:szCs w:val="28"/>
        </w:rPr>
        <w:t>Актуальность программы</w:t>
      </w:r>
      <w:r w:rsidRPr="00D64456">
        <w:rPr>
          <w:sz w:val="23"/>
          <w:szCs w:val="23"/>
          <w:shd w:val="clear" w:color="auto" w:fill="FFFFFF"/>
        </w:rPr>
        <w:t xml:space="preserve"> </w:t>
      </w:r>
      <w:r w:rsidRPr="00D64456">
        <w:rPr>
          <w:sz w:val="28"/>
          <w:szCs w:val="28"/>
          <w:shd w:val="clear" w:color="auto" w:fill="FFFFFF"/>
        </w:rPr>
        <w:t>в том, что художественный ручной труд – это работа с различными материалами, в процессе которой ребенок создает относительно полезные и эстетически значимые предметы и вещи.</w:t>
      </w:r>
      <w:r w:rsidRPr="00D64456">
        <w:rPr>
          <w:rFonts w:ascii="Verdana" w:hAnsi="Verdana" w:cs="Verdana"/>
          <w:color w:val="474747"/>
          <w:sz w:val="23"/>
          <w:szCs w:val="23"/>
          <w:shd w:val="clear" w:color="auto" w:fill="FFFFFF"/>
        </w:rPr>
        <w:t xml:space="preserve"> </w:t>
      </w:r>
      <w:r w:rsidRPr="00D64456">
        <w:rPr>
          <w:sz w:val="28"/>
          <w:szCs w:val="28"/>
          <w:shd w:val="clear" w:color="auto" w:fill="FFFFFF"/>
        </w:rPr>
        <w:t>Ребенок сам создает предметы, поделки, что очень привлекает его. Он видит, что его изделиями украшают интерьер группы, их можно использовать в играх, и</w:t>
      </w:r>
      <w:r>
        <w:rPr>
          <w:sz w:val="28"/>
          <w:szCs w:val="28"/>
          <w:shd w:val="clear" w:color="auto" w:fill="FFFFFF"/>
        </w:rPr>
        <w:t>нсценировках. Так же,</w:t>
      </w:r>
      <w:r w:rsidRPr="00D64456">
        <w:rPr>
          <w:sz w:val="28"/>
          <w:szCs w:val="28"/>
          <w:shd w:val="clear" w:color="auto" w:fill="FFFFFF"/>
        </w:rPr>
        <w:t xml:space="preserve"> развивается мелкая моторика рук, что очень хорошо способствует на развитие</w:t>
      </w:r>
      <w:r>
        <w:rPr>
          <w:sz w:val="28"/>
          <w:szCs w:val="28"/>
          <w:shd w:val="clear" w:color="auto" w:fill="FFFFFF"/>
        </w:rPr>
        <w:t xml:space="preserve"> речи ребенка. Именно поэтому я приняла</w:t>
      </w:r>
      <w:r w:rsidRPr="00D64456">
        <w:rPr>
          <w:sz w:val="28"/>
          <w:szCs w:val="28"/>
          <w:shd w:val="clear" w:color="auto" w:fill="FFFFFF"/>
        </w:rPr>
        <w:t xml:space="preserve"> решение работать в этом направлении.</w:t>
      </w:r>
    </w:p>
    <w:p w:rsidR="00DB105C" w:rsidRPr="00A546A6" w:rsidRDefault="00DB105C" w:rsidP="004F65BF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>Цель программы:</w:t>
      </w:r>
      <w:r w:rsidRPr="005E0F44">
        <w:rPr>
          <w:rFonts w:ascii="Arial" w:hAnsi="Arial" w:cs="Arial"/>
          <w:color w:val="111111"/>
          <w:sz w:val="31"/>
          <w:szCs w:val="31"/>
        </w:rPr>
        <w:t xml:space="preserve"> </w:t>
      </w:r>
      <w:r w:rsidRPr="00A546A6">
        <w:rPr>
          <w:sz w:val="28"/>
          <w:szCs w:val="28"/>
          <w:shd w:val="clear" w:color="auto" w:fill="FFFFFF"/>
        </w:rPr>
        <w:t xml:space="preserve">Развитие самостоятельности, творчества, индивидуальности детей, художественных способностей путем экспериментирования с различными материалами, нетрадиционных техник; формирование художественного мышления и нравственных черт личности, эмоциональной отзывчивости к прекрасному. </w:t>
      </w:r>
    </w:p>
    <w:p w:rsidR="00DB105C" w:rsidRDefault="00DB105C" w:rsidP="004F65BF">
      <w:pPr>
        <w:pStyle w:val="NormalWeb"/>
        <w:shd w:val="clear" w:color="auto" w:fill="FFFFFF"/>
        <w:spacing w:before="104" w:beforeAutospacing="0" w:after="104" w:afterAutospacing="0" w:line="360" w:lineRule="auto"/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Задачи: </w:t>
      </w:r>
    </w:p>
    <w:p w:rsidR="00DB105C" w:rsidRPr="00D54FC6" w:rsidRDefault="00DB105C" w:rsidP="004F65BF">
      <w:pPr>
        <w:pStyle w:val="NormalWeb"/>
        <w:shd w:val="clear" w:color="auto" w:fill="FFFFFF"/>
        <w:spacing w:before="104" w:beforeAutospacing="0" w:after="104" w:afterAutospacing="0" w:line="360" w:lineRule="auto"/>
        <w:jc w:val="both"/>
        <w:rPr>
          <w:sz w:val="28"/>
          <w:szCs w:val="28"/>
        </w:rPr>
      </w:pPr>
      <w:r w:rsidRPr="00D54FC6"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Учить детей различным способам</w:t>
      </w:r>
      <w:r w:rsidRPr="00D54FC6">
        <w:rPr>
          <w:sz w:val="28"/>
          <w:szCs w:val="28"/>
        </w:rPr>
        <w:t xml:space="preserve"> преобразования бумаги, ткани, природного и бросового материалов.</w:t>
      </w:r>
    </w:p>
    <w:p w:rsidR="00DB105C" w:rsidRDefault="00DB105C" w:rsidP="004F65BF">
      <w:pPr>
        <w:pStyle w:val="NormalWeb"/>
        <w:shd w:val="clear" w:color="auto" w:fill="FFFFFF"/>
        <w:spacing w:before="104" w:beforeAutospacing="0" w:after="104" w:afterAutospacing="0" w:line="360" w:lineRule="auto"/>
        <w:jc w:val="both"/>
        <w:rPr>
          <w:sz w:val="28"/>
          <w:szCs w:val="28"/>
        </w:rPr>
      </w:pPr>
      <w:r w:rsidRPr="00D54FC6"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Учить</w:t>
      </w:r>
      <w:r w:rsidRPr="00D54FC6">
        <w:rPr>
          <w:sz w:val="28"/>
          <w:szCs w:val="28"/>
        </w:rPr>
        <w:t xml:space="preserve"> планировать ход работы над изделием </w:t>
      </w:r>
    </w:p>
    <w:p w:rsidR="00DB105C" w:rsidRDefault="00DB105C" w:rsidP="004F65BF">
      <w:pPr>
        <w:pStyle w:val="NormalWeb"/>
        <w:shd w:val="clear" w:color="auto" w:fill="FFFFFF"/>
        <w:spacing w:before="104" w:beforeAutospacing="0" w:after="104" w:afterAutospacing="0" w:line="360" w:lineRule="auto"/>
        <w:jc w:val="both"/>
        <w:rPr>
          <w:sz w:val="28"/>
          <w:szCs w:val="28"/>
        </w:rPr>
      </w:pPr>
      <w:r w:rsidRPr="00423CB1">
        <w:rPr>
          <w:sz w:val="28"/>
          <w:szCs w:val="28"/>
        </w:rPr>
        <w:t>- Учить определ</w:t>
      </w:r>
      <w:r>
        <w:rPr>
          <w:sz w:val="28"/>
          <w:szCs w:val="28"/>
        </w:rPr>
        <w:t>ять приемы работы и оборудование.</w:t>
      </w:r>
      <w:r w:rsidRPr="00423CB1">
        <w:rPr>
          <w:sz w:val="28"/>
          <w:szCs w:val="28"/>
        </w:rPr>
        <w:t xml:space="preserve"> </w:t>
      </w:r>
    </w:p>
    <w:p w:rsidR="00DB105C" w:rsidRPr="00423CB1" w:rsidRDefault="00DB105C" w:rsidP="004F65BF">
      <w:pPr>
        <w:pStyle w:val="NormalWeb"/>
        <w:shd w:val="clear" w:color="auto" w:fill="FFFFFF"/>
        <w:spacing w:before="104" w:beforeAutospacing="0" w:after="104" w:afterAutospacing="0" w:line="360" w:lineRule="auto"/>
        <w:jc w:val="both"/>
        <w:rPr>
          <w:sz w:val="28"/>
          <w:szCs w:val="28"/>
        </w:rPr>
      </w:pPr>
      <w:r w:rsidRPr="00423CB1">
        <w:rPr>
          <w:sz w:val="28"/>
          <w:szCs w:val="28"/>
        </w:rPr>
        <w:t xml:space="preserve">- </w:t>
      </w:r>
      <w:r>
        <w:rPr>
          <w:sz w:val="28"/>
          <w:szCs w:val="28"/>
        </w:rPr>
        <w:t>учиться формировать учитывать</w:t>
      </w:r>
      <w:r w:rsidRPr="00423CB1">
        <w:rPr>
          <w:sz w:val="28"/>
          <w:szCs w:val="28"/>
        </w:rPr>
        <w:t xml:space="preserve"> свойства материалов при выполнении поделок из них.</w:t>
      </w:r>
    </w:p>
    <w:p w:rsidR="00DB105C" w:rsidRPr="00423CB1" w:rsidRDefault="00DB105C" w:rsidP="004F65BF">
      <w:pPr>
        <w:pStyle w:val="NormalWeb"/>
        <w:shd w:val="clear" w:color="auto" w:fill="FFFFFF"/>
        <w:spacing w:before="104" w:beforeAutospacing="0" w:after="104" w:afterAutospacing="0" w:line="360" w:lineRule="auto"/>
        <w:jc w:val="both"/>
        <w:rPr>
          <w:sz w:val="28"/>
          <w:szCs w:val="28"/>
        </w:rPr>
      </w:pPr>
      <w:r w:rsidRPr="00423CB1">
        <w:rPr>
          <w:sz w:val="28"/>
          <w:szCs w:val="28"/>
        </w:rPr>
        <w:t>- Развивать творческое воображение, фантазию, сообразительность, умение устанавливать причинно-следственные связи, познавательные интересы и творчество, конструктивные умения, эстетический вкус.</w:t>
      </w:r>
    </w:p>
    <w:p w:rsidR="00DB105C" w:rsidRPr="00423CB1" w:rsidRDefault="00DB105C" w:rsidP="004F65BF">
      <w:pPr>
        <w:pStyle w:val="NormalWeb"/>
        <w:shd w:val="clear" w:color="auto" w:fill="FFFFFF"/>
        <w:spacing w:before="104" w:beforeAutospacing="0" w:after="104" w:afterAutospacing="0" w:line="360" w:lineRule="auto"/>
        <w:jc w:val="both"/>
        <w:rPr>
          <w:sz w:val="28"/>
          <w:szCs w:val="28"/>
        </w:rPr>
      </w:pPr>
      <w:r w:rsidRPr="00423CB1">
        <w:rPr>
          <w:sz w:val="28"/>
          <w:szCs w:val="28"/>
        </w:rPr>
        <w:t>- Развивать мелкую моторику руки, общую умелость руки, координацию движений руки и глаза.</w:t>
      </w:r>
    </w:p>
    <w:p w:rsidR="00DB105C" w:rsidRPr="00423CB1" w:rsidRDefault="00DB105C" w:rsidP="004F65BF">
      <w:pPr>
        <w:pStyle w:val="NormalWeb"/>
        <w:shd w:val="clear" w:color="auto" w:fill="FFFFFF"/>
        <w:spacing w:before="104" w:beforeAutospacing="0" w:after="104" w:afterAutospacing="0" w:line="360" w:lineRule="auto"/>
        <w:jc w:val="both"/>
        <w:rPr>
          <w:sz w:val="28"/>
          <w:szCs w:val="28"/>
        </w:rPr>
      </w:pPr>
      <w:r w:rsidRPr="00423CB1">
        <w:rPr>
          <w:sz w:val="28"/>
          <w:szCs w:val="28"/>
        </w:rPr>
        <w:t>- Развивать сенсорные эталоны формы, величины, цвета.</w:t>
      </w:r>
    </w:p>
    <w:p w:rsidR="00DB105C" w:rsidRPr="00423CB1" w:rsidRDefault="00DB105C" w:rsidP="004F65BF">
      <w:pPr>
        <w:pStyle w:val="NormalWeb"/>
        <w:shd w:val="clear" w:color="auto" w:fill="FFFFFF"/>
        <w:spacing w:before="104" w:beforeAutospacing="0" w:after="104" w:afterAutospacing="0" w:line="360" w:lineRule="auto"/>
        <w:jc w:val="both"/>
        <w:rPr>
          <w:sz w:val="28"/>
          <w:szCs w:val="28"/>
        </w:rPr>
      </w:pPr>
      <w:r w:rsidRPr="00423CB1">
        <w:rPr>
          <w:sz w:val="28"/>
          <w:szCs w:val="28"/>
        </w:rPr>
        <w:t>- Совершенствовать коммуникативные навыки и обогащать словарь детей, игровой опыт и создавать условия для самовыражения и расширения социального опыта.</w:t>
      </w:r>
    </w:p>
    <w:p w:rsidR="00DB105C" w:rsidRPr="00423CB1" w:rsidRDefault="00DB105C" w:rsidP="004F65BF">
      <w:pPr>
        <w:pStyle w:val="NormalWeb"/>
        <w:shd w:val="clear" w:color="auto" w:fill="FFFFFF"/>
        <w:spacing w:before="104" w:beforeAutospacing="0" w:after="104" w:afterAutospacing="0" w:line="360" w:lineRule="auto"/>
        <w:jc w:val="both"/>
        <w:rPr>
          <w:sz w:val="28"/>
          <w:szCs w:val="28"/>
        </w:rPr>
      </w:pPr>
      <w:r w:rsidRPr="00423CB1">
        <w:rPr>
          <w:sz w:val="28"/>
          <w:szCs w:val="28"/>
        </w:rPr>
        <w:t>- Создать условия для положительных эмоций.</w:t>
      </w:r>
    </w:p>
    <w:p w:rsidR="00DB105C" w:rsidRDefault="00DB105C" w:rsidP="004F65BF">
      <w:pPr>
        <w:pStyle w:val="NormalWeb"/>
        <w:shd w:val="clear" w:color="auto" w:fill="FFFFFF"/>
        <w:spacing w:before="104" w:beforeAutospacing="0" w:after="104" w:afterAutospacing="0" w:line="360" w:lineRule="auto"/>
        <w:jc w:val="both"/>
        <w:rPr>
          <w:sz w:val="28"/>
          <w:szCs w:val="28"/>
        </w:rPr>
      </w:pPr>
      <w:r w:rsidRPr="00423CB1">
        <w:rPr>
          <w:sz w:val="28"/>
          <w:szCs w:val="28"/>
        </w:rPr>
        <w:t>- Воспитывать трудолюбие, аккуратность, желание доводить начатое дело до конца.</w:t>
      </w:r>
    </w:p>
    <w:p w:rsidR="00DB105C" w:rsidRDefault="00DB105C" w:rsidP="004F65BF">
      <w:pPr>
        <w:spacing w:line="360" w:lineRule="auto"/>
        <w:rPr>
          <w:b/>
          <w:bCs/>
          <w:color w:val="333333"/>
          <w:sz w:val="28"/>
          <w:szCs w:val="28"/>
          <w:shd w:val="clear" w:color="auto" w:fill="FFFFFF"/>
        </w:rPr>
      </w:pPr>
      <w:r>
        <w:rPr>
          <w:b/>
          <w:bCs/>
          <w:color w:val="333333"/>
          <w:sz w:val="28"/>
          <w:szCs w:val="28"/>
          <w:shd w:val="clear" w:color="auto" w:fill="FFFFFF"/>
        </w:rPr>
        <w:t>Принципы программы</w:t>
      </w:r>
    </w:p>
    <w:p w:rsidR="00DB105C" w:rsidRDefault="00DB105C" w:rsidP="00AE4EBE">
      <w:pPr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полноценное проживание ребенком всех возрастных этапов;</w:t>
      </w:r>
    </w:p>
    <w:p w:rsidR="00DB105C" w:rsidRDefault="00DB105C" w:rsidP="00AE4EBE">
      <w:pPr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построение  деятельности основывается на индивидуальных особенностей каждого ребенка;</w:t>
      </w:r>
    </w:p>
    <w:p w:rsidR="00DB105C" w:rsidRDefault="00DB105C" w:rsidP="00AE4EBE">
      <w:pPr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содействие и сотрудничество детей и взрослых;</w:t>
      </w:r>
    </w:p>
    <w:p w:rsidR="00DB105C" w:rsidRDefault="00DB105C" w:rsidP="00AE4EBE">
      <w:pPr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сотрудничество  с семьей;</w:t>
      </w:r>
    </w:p>
    <w:p w:rsidR="00DB105C" w:rsidRDefault="00DB105C" w:rsidP="00AE4EBE">
      <w:pPr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формирование познавательных интересов и познавательных действий ребенка;</w:t>
      </w:r>
    </w:p>
    <w:p w:rsidR="00DB105C" w:rsidRDefault="00DB105C" w:rsidP="00AE4EBE">
      <w:pPr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целостность  системы, в которой все компоненты взаимосвязаны и взаимозависимы;</w:t>
      </w:r>
    </w:p>
    <w:p w:rsidR="00DB105C" w:rsidRDefault="00DB105C" w:rsidP="00AE4EBE">
      <w:pPr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единство воспитательных, обучающих и развивающих целей и задач;</w:t>
      </w:r>
    </w:p>
    <w:p w:rsidR="00DB105C" w:rsidRDefault="00DB105C" w:rsidP="00AE4EBE">
      <w:pPr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преемственность с   примерными основными общеобразовательными программами;</w:t>
      </w:r>
    </w:p>
    <w:p w:rsidR="00DB105C" w:rsidRPr="00AE4EBE" w:rsidRDefault="00DB105C" w:rsidP="00AE4EBE">
      <w:pPr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индивидуальный подход в создании специальных условий для деятельности и общения с ребенком.</w:t>
      </w:r>
    </w:p>
    <w:p w:rsidR="00DB105C" w:rsidRDefault="00DB105C" w:rsidP="00AE4EBE">
      <w:pPr>
        <w:pStyle w:val="NormalWeb"/>
        <w:shd w:val="clear" w:color="auto" w:fill="FFFFFF"/>
        <w:spacing w:before="0" w:beforeAutospacing="0" w:after="0" w:afterAutospacing="0" w:line="360" w:lineRule="auto"/>
        <w:rPr>
          <w:rStyle w:val="Strong"/>
          <w:sz w:val="28"/>
          <w:szCs w:val="28"/>
        </w:rPr>
      </w:pPr>
    </w:p>
    <w:p w:rsidR="00DB105C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rPr>
          <w:rStyle w:val="Strong"/>
          <w:sz w:val="28"/>
          <w:szCs w:val="28"/>
        </w:rPr>
      </w:pPr>
    </w:p>
    <w:p w:rsidR="00DB105C" w:rsidRPr="00DD656F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 w:rsidRPr="00DD656F">
        <w:rPr>
          <w:rStyle w:val="Strong"/>
          <w:sz w:val="28"/>
          <w:szCs w:val="28"/>
        </w:rPr>
        <w:t>Методы и приемы обучения.</w:t>
      </w:r>
    </w:p>
    <w:p w:rsidR="00DB105C" w:rsidRPr="00DD656F" w:rsidRDefault="00DB105C" w:rsidP="002B4928">
      <w:pPr>
        <w:pStyle w:val="NormalWeb"/>
        <w:shd w:val="clear" w:color="auto" w:fill="FFFFFF"/>
        <w:spacing w:before="104" w:beforeAutospacing="0" w:after="104" w:afterAutospacing="0" w:line="360" w:lineRule="auto"/>
        <w:rPr>
          <w:sz w:val="28"/>
          <w:szCs w:val="28"/>
        </w:rPr>
      </w:pPr>
      <w:r w:rsidRPr="00DD656F">
        <w:rPr>
          <w:sz w:val="28"/>
          <w:szCs w:val="28"/>
        </w:rPr>
        <w:t>1. Наглядные (показ образца педагога, пример, мультимедиа-слайд шоу, помощь).</w:t>
      </w:r>
    </w:p>
    <w:p w:rsidR="00DB105C" w:rsidRPr="00DD656F" w:rsidRDefault="00DB105C" w:rsidP="002B4928">
      <w:pPr>
        <w:pStyle w:val="NormalWeb"/>
        <w:shd w:val="clear" w:color="auto" w:fill="FFFFFF"/>
        <w:spacing w:before="104" w:beforeAutospacing="0" w:after="104" w:afterAutospacing="0" w:line="360" w:lineRule="auto"/>
        <w:rPr>
          <w:sz w:val="28"/>
          <w:szCs w:val="28"/>
        </w:rPr>
      </w:pPr>
      <w:r w:rsidRPr="00DD656F">
        <w:rPr>
          <w:sz w:val="28"/>
          <w:szCs w:val="28"/>
        </w:rPr>
        <w:t>2. Словесные (объяснение, описание, поощрение, убеждение, использование скороговорок, пословиц и поговорок, беседа, рассказ, сказка).</w:t>
      </w:r>
    </w:p>
    <w:p w:rsidR="00DB105C" w:rsidRPr="00DD656F" w:rsidRDefault="00DB105C" w:rsidP="002B4928">
      <w:pPr>
        <w:pStyle w:val="NormalWeb"/>
        <w:shd w:val="clear" w:color="auto" w:fill="FFFFFF"/>
        <w:spacing w:before="104" w:beforeAutospacing="0" w:after="104" w:afterAutospacing="0" w:line="360" w:lineRule="auto"/>
        <w:rPr>
          <w:sz w:val="28"/>
          <w:szCs w:val="28"/>
        </w:rPr>
      </w:pPr>
      <w:r w:rsidRPr="00DD656F">
        <w:rPr>
          <w:sz w:val="28"/>
          <w:szCs w:val="28"/>
        </w:rPr>
        <w:t>3. Практические (самостоятельное и совместное выполнение поделки).</w:t>
      </w:r>
    </w:p>
    <w:p w:rsidR="00DB105C" w:rsidRDefault="00DB105C" w:rsidP="002B4928">
      <w:pPr>
        <w:spacing w:line="360" w:lineRule="auto"/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Ожидаемые результаты</w:t>
      </w:r>
    </w:p>
    <w:p w:rsidR="00DB105C" w:rsidRPr="000E4216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E4216"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Науча</w:t>
      </w:r>
      <w:r w:rsidRPr="000E4216">
        <w:rPr>
          <w:sz w:val="28"/>
          <w:szCs w:val="28"/>
        </w:rPr>
        <w:t>ться различным приемам работы с бумагой, тестом, пластилином, тканью и другими подручными материалами;</w:t>
      </w:r>
    </w:p>
    <w:p w:rsidR="00DB105C" w:rsidRPr="000E4216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E4216">
        <w:rPr>
          <w:sz w:val="28"/>
          <w:szCs w:val="28"/>
        </w:rPr>
        <w:t xml:space="preserve">- </w:t>
      </w:r>
      <w:r>
        <w:rPr>
          <w:sz w:val="28"/>
          <w:szCs w:val="28"/>
        </w:rPr>
        <w:t>Создадут</w:t>
      </w:r>
      <w:r w:rsidRPr="000E4216">
        <w:rPr>
          <w:sz w:val="28"/>
          <w:szCs w:val="28"/>
        </w:rPr>
        <w:t xml:space="preserve"> композиции с изделиями, выполненными в разных техниках;</w:t>
      </w:r>
    </w:p>
    <w:p w:rsidR="00DB105C" w:rsidRPr="000E4216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- Улучшат свои коммуникативные способности и приобретут навыки</w:t>
      </w:r>
      <w:r w:rsidRPr="000E4216">
        <w:rPr>
          <w:sz w:val="28"/>
          <w:szCs w:val="28"/>
        </w:rPr>
        <w:t xml:space="preserve"> работы в коллективе</w:t>
      </w:r>
      <w:r>
        <w:rPr>
          <w:sz w:val="28"/>
          <w:szCs w:val="28"/>
        </w:rPr>
        <w:t>;</w:t>
      </w:r>
    </w:p>
    <w:p w:rsidR="00DB105C" w:rsidRDefault="00DB105C" w:rsidP="002B4928">
      <w:pPr>
        <w:pStyle w:val="NormalWeb"/>
        <w:shd w:val="clear" w:color="auto" w:fill="FFFFFF"/>
        <w:spacing w:before="0" w:beforeAutospacing="0" w:after="260" w:afterAutospacing="0" w:line="360" w:lineRule="auto"/>
        <w:rPr>
          <w:sz w:val="28"/>
          <w:szCs w:val="28"/>
          <w:shd w:val="clear" w:color="auto" w:fill="FFFFFF"/>
        </w:rPr>
      </w:pPr>
      <w:r w:rsidRPr="000E4216">
        <w:rPr>
          <w:sz w:val="28"/>
          <w:szCs w:val="28"/>
        </w:rPr>
        <w:t xml:space="preserve">- </w:t>
      </w:r>
      <w:r>
        <w:rPr>
          <w:sz w:val="28"/>
          <w:szCs w:val="28"/>
          <w:shd w:val="clear" w:color="auto" w:fill="FFFFFF"/>
        </w:rPr>
        <w:t>Освоят</w:t>
      </w:r>
      <w:r w:rsidRPr="000E4216">
        <w:rPr>
          <w:sz w:val="28"/>
          <w:szCs w:val="28"/>
          <w:shd w:val="clear" w:color="auto" w:fill="FFFFFF"/>
        </w:rPr>
        <w:t xml:space="preserve"> правил</w:t>
      </w:r>
      <w:r>
        <w:rPr>
          <w:sz w:val="28"/>
          <w:szCs w:val="28"/>
          <w:shd w:val="clear" w:color="auto" w:fill="FFFFFF"/>
        </w:rPr>
        <w:t>а</w:t>
      </w:r>
      <w:r w:rsidRPr="000E4216">
        <w:rPr>
          <w:sz w:val="28"/>
          <w:szCs w:val="28"/>
          <w:shd w:val="clear" w:color="auto" w:fill="FFFFFF"/>
        </w:rPr>
        <w:t xml:space="preserve"> безопасности во время работы.</w:t>
      </w:r>
    </w:p>
    <w:p w:rsidR="00DB105C" w:rsidRPr="009C447B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rPr>
          <w:b/>
          <w:bCs/>
          <w:sz w:val="28"/>
          <w:szCs w:val="28"/>
        </w:rPr>
      </w:pPr>
      <w:r w:rsidRPr="009C447B">
        <w:rPr>
          <w:b/>
          <w:bCs/>
          <w:sz w:val="28"/>
          <w:szCs w:val="28"/>
        </w:rPr>
        <w:t>В течение года:</w:t>
      </w:r>
    </w:p>
    <w:p w:rsidR="00DB105C" w:rsidRPr="009C447B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9C447B">
        <w:rPr>
          <w:sz w:val="28"/>
          <w:szCs w:val="28"/>
        </w:rPr>
        <w:t>- Организация ежемесячных выставок детских работ для родителей.</w:t>
      </w:r>
    </w:p>
    <w:p w:rsidR="00DB105C" w:rsidRPr="00DD24B5" w:rsidRDefault="00DB105C" w:rsidP="00DD24B5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- Тематические выставки в ДОУ.</w:t>
      </w:r>
    </w:p>
    <w:p w:rsidR="00DB105C" w:rsidRPr="007F7F51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rPr>
          <w:b/>
          <w:bCs/>
          <w:sz w:val="28"/>
          <w:szCs w:val="28"/>
          <w:shd w:val="clear" w:color="auto" w:fill="FFFFFF"/>
        </w:rPr>
      </w:pPr>
      <w:r w:rsidRPr="007F7F51">
        <w:rPr>
          <w:b/>
          <w:bCs/>
          <w:sz w:val="28"/>
          <w:szCs w:val="28"/>
          <w:shd w:val="clear" w:color="auto" w:fill="FFFFFF"/>
        </w:rPr>
        <w:t xml:space="preserve">Способы работы: </w:t>
      </w:r>
    </w:p>
    <w:p w:rsidR="00DB105C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7F7F51">
        <w:rPr>
          <w:sz w:val="28"/>
          <w:szCs w:val="28"/>
          <w:shd w:val="clear" w:color="auto" w:fill="FFFFFF"/>
        </w:rPr>
        <w:t>1.</w:t>
      </w:r>
      <w:r w:rsidRPr="00D11BA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Отрезание или обрывание, н</w:t>
      </w:r>
      <w:r w:rsidRPr="007F7F51">
        <w:rPr>
          <w:sz w:val="28"/>
          <w:szCs w:val="28"/>
          <w:shd w:val="clear" w:color="auto" w:fill="FFFFFF"/>
        </w:rPr>
        <w:t>аклеивание комочков</w:t>
      </w:r>
      <w:r>
        <w:rPr>
          <w:sz w:val="28"/>
          <w:szCs w:val="28"/>
          <w:shd w:val="clear" w:color="auto" w:fill="FFFFFF"/>
        </w:rPr>
        <w:t>, кусочков бумаги, бумажных салфеток, ткани,</w:t>
      </w:r>
      <w:r w:rsidRPr="00D11BA9">
        <w:rPr>
          <w:sz w:val="28"/>
          <w:szCs w:val="28"/>
          <w:shd w:val="clear" w:color="auto" w:fill="FFFFFF"/>
        </w:rPr>
        <w:t xml:space="preserve"> </w:t>
      </w:r>
      <w:r w:rsidRPr="007F7F51">
        <w:rPr>
          <w:sz w:val="28"/>
          <w:szCs w:val="28"/>
          <w:shd w:val="clear" w:color="auto" w:fill="FFFFFF"/>
        </w:rPr>
        <w:t>ниток</w:t>
      </w:r>
      <w:r>
        <w:rPr>
          <w:sz w:val="28"/>
          <w:szCs w:val="28"/>
          <w:shd w:val="clear" w:color="auto" w:fill="FFFFFF"/>
        </w:rPr>
        <w:t xml:space="preserve"> и др.</w:t>
      </w:r>
      <w:r w:rsidRPr="007F7F51">
        <w:rPr>
          <w:sz w:val="28"/>
          <w:szCs w:val="28"/>
          <w:shd w:val="clear" w:color="auto" w:fill="FFFFFF"/>
        </w:rPr>
        <w:t xml:space="preserve"> на плоскостное изображение. </w:t>
      </w:r>
    </w:p>
    <w:p w:rsidR="00DB105C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7F7F51">
        <w:rPr>
          <w:sz w:val="28"/>
          <w:szCs w:val="28"/>
          <w:shd w:val="clear" w:color="auto" w:fill="FFFFFF"/>
        </w:rPr>
        <w:t>2.</w:t>
      </w:r>
      <w:r>
        <w:rPr>
          <w:sz w:val="28"/>
          <w:szCs w:val="28"/>
          <w:shd w:val="clear" w:color="auto" w:fill="FFFFFF"/>
        </w:rPr>
        <w:t xml:space="preserve"> Рисование и вырезание по шаблону</w:t>
      </w:r>
      <w:r w:rsidRPr="007F7F51">
        <w:rPr>
          <w:sz w:val="28"/>
          <w:szCs w:val="28"/>
          <w:shd w:val="clear" w:color="auto" w:fill="FFFFFF"/>
        </w:rPr>
        <w:t xml:space="preserve"> предметов и комбинирование из них композиций. </w:t>
      </w:r>
    </w:p>
    <w:p w:rsidR="00DB105C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7F7F51">
        <w:rPr>
          <w:sz w:val="28"/>
          <w:szCs w:val="28"/>
          <w:shd w:val="clear" w:color="auto" w:fill="FFFFFF"/>
        </w:rPr>
        <w:t xml:space="preserve">3. Скрепление различных деталей. </w:t>
      </w:r>
    </w:p>
    <w:p w:rsidR="00DB105C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7F7F51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Pr="007F7F51">
        <w:rPr>
          <w:sz w:val="28"/>
          <w:szCs w:val="28"/>
          <w:shd w:val="clear" w:color="auto" w:fill="FFFFFF"/>
        </w:rPr>
        <w:t xml:space="preserve">Скатывание ниток в клубок. </w:t>
      </w:r>
    </w:p>
    <w:p w:rsidR="00DB105C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</w:t>
      </w:r>
      <w:r w:rsidRPr="007F7F51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Pr="007F7F51">
        <w:rPr>
          <w:sz w:val="28"/>
          <w:szCs w:val="28"/>
          <w:shd w:val="clear" w:color="auto" w:fill="FFFFFF"/>
        </w:rPr>
        <w:t xml:space="preserve">Нанизывание различных предметов. </w:t>
      </w:r>
    </w:p>
    <w:p w:rsidR="00DB105C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</w:t>
      </w:r>
      <w:r w:rsidRPr="007F7F51">
        <w:rPr>
          <w:sz w:val="28"/>
          <w:szCs w:val="28"/>
          <w:shd w:val="clear" w:color="auto" w:fill="FFFFFF"/>
        </w:rPr>
        <w:t>.Моделирование из природного ма</w:t>
      </w:r>
      <w:r>
        <w:rPr>
          <w:sz w:val="28"/>
          <w:szCs w:val="28"/>
          <w:shd w:val="clear" w:color="auto" w:fill="FFFFFF"/>
        </w:rPr>
        <w:t>териала: скорлупы яичной, грецкого ореха</w:t>
      </w:r>
      <w:r w:rsidRPr="007F7F51">
        <w:rPr>
          <w:sz w:val="28"/>
          <w:szCs w:val="28"/>
          <w:shd w:val="clear" w:color="auto" w:fill="FFFFFF"/>
        </w:rPr>
        <w:t>, семечек, гороха, веточек, камешков</w:t>
      </w:r>
      <w:r>
        <w:rPr>
          <w:sz w:val="28"/>
          <w:szCs w:val="28"/>
          <w:shd w:val="clear" w:color="auto" w:fill="FFFFFF"/>
        </w:rPr>
        <w:t xml:space="preserve"> и др</w:t>
      </w:r>
      <w:r w:rsidRPr="007F7F51">
        <w:rPr>
          <w:sz w:val="28"/>
          <w:szCs w:val="28"/>
          <w:shd w:val="clear" w:color="auto" w:fill="FFFFFF"/>
        </w:rPr>
        <w:t xml:space="preserve">. </w:t>
      </w:r>
    </w:p>
    <w:p w:rsidR="00DB105C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Pr="007F7F51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Pr="007F7F51">
        <w:rPr>
          <w:sz w:val="28"/>
          <w:szCs w:val="28"/>
          <w:shd w:val="clear" w:color="auto" w:fill="FFFFFF"/>
        </w:rPr>
        <w:t xml:space="preserve">Комбинирование природных материалов с различными другими материалами. </w:t>
      </w:r>
    </w:p>
    <w:p w:rsidR="00DB105C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8.Лепка предметов из теста, пластилина</w:t>
      </w:r>
      <w:r w:rsidRPr="007F7F51">
        <w:rPr>
          <w:sz w:val="28"/>
          <w:szCs w:val="28"/>
          <w:shd w:val="clear" w:color="auto" w:fill="FFFFFF"/>
        </w:rPr>
        <w:t xml:space="preserve"> </w:t>
      </w:r>
    </w:p>
    <w:p w:rsidR="00DB105C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9</w:t>
      </w:r>
      <w:r w:rsidRPr="007F7F51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Pr="007F7F51">
        <w:rPr>
          <w:sz w:val="28"/>
          <w:szCs w:val="28"/>
          <w:shd w:val="clear" w:color="auto" w:fill="FFFFFF"/>
        </w:rPr>
        <w:t xml:space="preserve">Печатание штампами на пластилиновой </w:t>
      </w:r>
      <w:r>
        <w:rPr>
          <w:sz w:val="28"/>
          <w:szCs w:val="28"/>
          <w:shd w:val="clear" w:color="auto" w:fill="FFFFFF"/>
        </w:rPr>
        <w:t xml:space="preserve">или тестовой </w:t>
      </w:r>
      <w:r w:rsidRPr="007F7F51">
        <w:rPr>
          <w:sz w:val="28"/>
          <w:szCs w:val="28"/>
          <w:shd w:val="clear" w:color="auto" w:fill="FFFFFF"/>
        </w:rPr>
        <w:t>основе.</w:t>
      </w:r>
    </w:p>
    <w:p w:rsidR="00DB105C" w:rsidRPr="00DD656F" w:rsidRDefault="00DB105C" w:rsidP="002B4928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rPr>
          <w:rStyle w:val="Strong"/>
          <w:sz w:val="28"/>
          <w:szCs w:val="28"/>
        </w:rPr>
      </w:pPr>
      <w:r w:rsidRPr="00DD656F">
        <w:rPr>
          <w:rStyle w:val="Strong"/>
          <w:sz w:val="28"/>
          <w:szCs w:val="28"/>
        </w:rPr>
        <w:t>Структура занятий:</w:t>
      </w:r>
    </w:p>
    <w:p w:rsidR="00DB105C" w:rsidRPr="00DD656F" w:rsidRDefault="00DB105C" w:rsidP="002B492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D656F">
        <w:rPr>
          <w:sz w:val="28"/>
          <w:szCs w:val="28"/>
        </w:rPr>
        <w:t xml:space="preserve">Познавательная часть (стихотворение, сказка, видеоролик, видеопрезентация, и др); </w:t>
      </w:r>
    </w:p>
    <w:p w:rsidR="00DB105C" w:rsidRPr="00DD656F" w:rsidRDefault="00DB105C" w:rsidP="002B492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D656F">
        <w:rPr>
          <w:sz w:val="28"/>
          <w:szCs w:val="28"/>
        </w:rPr>
        <w:t>Формирование положительной мотивации трудовой деятельности;</w:t>
      </w:r>
    </w:p>
    <w:p w:rsidR="00DB105C" w:rsidRPr="00DD656F" w:rsidRDefault="00DB105C" w:rsidP="002B4928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D656F">
        <w:rPr>
          <w:rFonts w:ascii="Times New Roman" w:hAnsi="Times New Roman" w:cs="Times New Roman"/>
          <w:sz w:val="28"/>
          <w:szCs w:val="28"/>
        </w:rPr>
        <w:t>Рассматривание образцов, обсуждение;</w:t>
      </w:r>
    </w:p>
    <w:p w:rsidR="00DB105C" w:rsidRPr="00DD656F" w:rsidRDefault="00DB105C" w:rsidP="002B4928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D656F">
        <w:rPr>
          <w:rFonts w:ascii="Times New Roman" w:hAnsi="Times New Roman" w:cs="Times New Roman"/>
          <w:sz w:val="28"/>
          <w:szCs w:val="28"/>
        </w:rPr>
        <w:t>Выстраивание плана действий («что сначала, что потом»);</w:t>
      </w:r>
    </w:p>
    <w:p w:rsidR="00DB105C" w:rsidRPr="00DD656F" w:rsidRDefault="00DB105C" w:rsidP="002B4928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D656F">
        <w:rPr>
          <w:rFonts w:ascii="Times New Roman" w:hAnsi="Times New Roman" w:cs="Times New Roman"/>
          <w:sz w:val="28"/>
          <w:szCs w:val="28"/>
        </w:rPr>
        <w:t>Выбор материала;</w:t>
      </w:r>
    </w:p>
    <w:p w:rsidR="00DB105C" w:rsidRPr="00DD656F" w:rsidRDefault="00DB105C" w:rsidP="002B4928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D656F">
        <w:rPr>
          <w:rFonts w:ascii="Times New Roman" w:hAnsi="Times New Roman" w:cs="Times New Roman"/>
          <w:sz w:val="28"/>
          <w:szCs w:val="28"/>
        </w:rPr>
        <w:t>Пальчиковая гимнастика, физкультминутка;</w:t>
      </w:r>
    </w:p>
    <w:p w:rsidR="00DB105C" w:rsidRPr="00DD656F" w:rsidRDefault="00DB105C" w:rsidP="002B4928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D656F">
        <w:rPr>
          <w:rFonts w:ascii="Times New Roman" w:hAnsi="Times New Roman" w:cs="Times New Roman"/>
          <w:sz w:val="28"/>
          <w:szCs w:val="28"/>
        </w:rPr>
        <w:t>Самостоятельная работа детей;</w:t>
      </w:r>
    </w:p>
    <w:p w:rsidR="00DB105C" w:rsidRPr="00DD656F" w:rsidRDefault="00DB105C" w:rsidP="002B4928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D656F">
        <w:rPr>
          <w:rFonts w:ascii="Times New Roman" w:hAnsi="Times New Roman" w:cs="Times New Roman"/>
          <w:sz w:val="28"/>
          <w:szCs w:val="28"/>
        </w:rPr>
        <w:t xml:space="preserve"> Игра с поделкой.</w:t>
      </w:r>
    </w:p>
    <w:p w:rsidR="00DB105C" w:rsidRPr="00DD24B5" w:rsidRDefault="00DB105C" w:rsidP="002B4928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DD656F">
        <w:rPr>
          <w:rFonts w:ascii="Times New Roman" w:hAnsi="Times New Roman" w:cs="Times New Roman"/>
          <w:sz w:val="28"/>
          <w:szCs w:val="28"/>
        </w:rPr>
        <w:t>Анализ готовой работы, фотоотчет.</w:t>
      </w:r>
    </w:p>
    <w:p w:rsidR="00DB105C" w:rsidRPr="00F0404D" w:rsidRDefault="00DB105C" w:rsidP="00C66827">
      <w:pPr>
        <w:pStyle w:val="Default"/>
        <w:jc w:val="center"/>
        <w:rPr>
          <w:sz w:val="28"/>
          <w:szCs w:val="28"/>
        </w:rPr>
      </w:pPr>
      <w:r w:rsidRPr="00F0404D">
        <w:rPr>
          <w:b/>
          <w:bCs/>
          <w:sz w:val="28"/>
          <w:szCs w:val="28"/>
        </w:rPr>
        <w:t>Возраст детей, участвующих в реализации программы.</w:t>
      </w:r>
    </w:p>
    <w:p w:rsidR="00DB105C" w:rsidRDefault="00DB105C" w:rsidP="00C66827">
      <w:pPr>
        <w:pStyle w:val="a"/>
        <w:ind w:firstLine="567"/>
        <w:rPr>
          <w:rFonts w:ascii="Times New Roman" w:hAnsi="Times New Roman" w:cs="Times New Roman"/>
          <w:sz w:val="28"/>
          <w:szCs w:val="28"/>
        </w:rPr>
      </w:pPr>
    </w:p>
    <w:p w:rsidR="00DB105C" w:rsidRPr="00DD24B5" w:rsidRDefault="00DB105C" w:rsidP="00DD24B5">
      <w:pPr>
        <w:spacing w:line="360" w:lineRule="auto"/>
        <w:ind w:firstLine="708"/>
        <w:jc w:val="both"/>
        <w:rPr>
          <w:sz w:val="28"/>
          <w:szCs w:val="28"/>
        </w:rPr>
      </w:pPr>
      <w:r w:rsidRPr="00C66827">
        <w:rPr>
          <w:sz w:val="28"/>
          <w:szCs w:val="28"/>
        </w:rPr>
        <w:t>Возраст детей, участвующих в реализации программы 5 -7</w:t>
      </w:r>
      <w:r>
        <w:rPr>
          <w:sz w:val="28"/>
          <w:szCs w:val="28"/>
        </w:rPr>
        <w:t xml:space="preserve"> л</w:t>
      </w:r>
      <w:r w:rsidRPr="00C66827">
        <w:rPr>
          <w:sz w:val="28"/>
          <w:szCs w:val="28"/>
        </w:rPr>
        <w:t>ет. Исходный опыт   предусматривается, занятия будут проходить с закреплением пройденного материала.</w:t>
      </w:r>
    </w:p>
    <w:p w:rsidR="00DB105C" w:rsidRPr="00772DC3" w:rsidRDefault="00DB105C" w:rsidP="00DD24B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772DC3">
        <w:rPr>
          <w:b/>
          <w:bCs/>
          <w:sz w:val="28"/>
          <w:szCs w:val="28"/>
        </w:rPr>
        <w:t>Формы и режим занятий.</w:t>
      </w:r>
    </w:p>
    <w:p w:rsidR="00DB105C" w:rsidRPr="00772DC3" w:rsidRDefault="00DB105C" w:rsidP="00DD24B5">
      <w:pPr>
        <w:tabs>
          <w:tab w:val="left" w:pos="709"/>
        </w:tabs>
        <w:spacing w:line="360" w:lineRule="auto"/>
        <w:rPr>
          <w:sz w:val="28"/>
          <w:szCs w:val="28"/>
        </w:rPr>
      </w:pPr>
      <w:r w:rsidRPr="00772DC3">
        <w:rPr>
          <w:sz w:val="28"/>
          <w:szCs w:val="28"/>
        </w:rPr>
        <w:t>Программа ра</w:t>
      </w:r>
      <w:r>
        <w:rPr>
          <w:sz w:val="28"/>
          <w:szCs w:val="28"/>
        </w:rPr>
        <w:t>боты  рассчитана на двухгодичное</w:t>
      </w:r>
      <w:r w:rsidRPr="00772DC3">
        <w:rPr>
          <w:sz w:val="28"/>
          <w:szCs w:val="28"/>
        </w:rPr>
        <w:t xml:space="preserve"> обучение. Количество детей в гр</w:t>
      </w:r>
      <w:r>
        <w:rPr>
          <w:sz w:val="28"/>
          <w:szCs w:val="28"/>
        </w:rPr>
        <w:t>уппе для освоения программы – 15</w:t>
      </w:r>
      <w:r w:rsidRPr="00772DC3">
        <w:rPr>
          <w:sz w:val="28"/>
          <w:szCs w:val="28"/>
        </w:rPr>
        <w:t xml:space="preserve"> человек.   Режим работы кружка</w:t>
      </w:r>
      <w:r>
        <w:rPr>
          <w:sz w:val="28"/>
          <w:szCs w:val="28"/>
        </w:rPr>
        <w:t xml:space="preserve"> 1 года обучения </w:t>
      </w:r>
      <w:r w:rsidRPr="00772DC3">
        <w:rPr>
          <w:sz w:val="28"/>
          <w:szCs w:val="28"/>
        </w:rPr>
        <w:t xml:space="preserve"> – 2  занятия  в неделю по 2 часа, количество часов в год 144</w:t>
      </w:r>
      <w:r>
        <w:rPr>
          <w:sz w:val="28"/>
          <w:szCs w:val="28"/>
        </w:rPr>
        <w:t>.</w:t>
      </w:r>
    </w:p>
    <w:p w:rsidR="00DB105C" w:rsidRPr="00772DC3" w:rsidRDefault="00DB105C" w:rsidP="00DD24B5">
      <w:pPr>
        <w:pStyle w:val="a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2DC3">
        <w:rPr>
          <w:rFonts w:ascii="Times New Roman" w:hAnsi="Times New Roman" w:cs="Times New Roman"/>
          <w:b/>
          <w:bCs/>
          <w:sz w:val="28"/>
          <w:szCs w:val="28"/>
        </w:rPr>
        <w:t>Формы проведения занятий</w:t>
      </w:r>
    </w:p>
    <w:p w:rsidR="00DB105C" w:rsidRDefault="00DB105C" w:rsidP="00DD24B5">
      <w:pPr>
        <w:pStyle w:val="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DC3">
        <w:rPr>
          <w:rFonts w:ascii="Times New Roman" w:hAnsi="Times New Roman" w:cs="Times New Roman"/>
          <w:sz w:val="28"/>
          <w:szCs w:val="28"/>
        </w:rPr>
        <w:t>вводные, теоретические, практические, занятия ознакомления, повторения,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самостоятельной деятельности,</w:t>
      </w:r>
      <w:r w:rsidRPr="00772DC3">
        <w:rPr>
          <w:rFonts w:ascii="Times New Roman" w:hAnsi="Times New Roman" w:cs="Times New Roman"/>
          <w:sz w:val="28"/>
          <w:szCs w:val="28"/>
        </w:rPr>
        <w:t xml:space="preserve"> обобщения полученных з</w:t>
      </w:r>
      <w:r>
        <w:rPr>
          <w:rFonts w:ascii="Times New Roman" w:hAnsi="Times New Roman" w:cs="Times New Roman"/>
          <w:sz w:val="28"/>
          <w:szCs w:val="28"/>
        </w:rPr>
        <w:t>наний.</w:t>
      </w:r>
    </w:p>
    <w:p w:rsidR="00DB105C" w:rsidRDefault="00DB105C" w:rsidP="00DD24B5">
      <w:pPr>
        <w:pStyle w:val="a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105C" w:rsidRDefault="00DB105C" w:rsidP="00C66827">
      <w:pPr>
        <w:pStyle w:val="a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4CE8">
        <w:rPr>
          <w:rFonts w:ascii="Times New Roman" w:hAnsi="Times New Roman" w:cs="Times New Roman"/>
          <w:b/>
          <w:bCs/>
          <w:sz w:val="28"/>
          <w:szCs w:val="28"/>
        </w:rPr>
        <w:t>Учебный тематический план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 года обучения.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2869"/>
        <w:gridCol w:w="1914"/>
        <w:gridCol w:w="1914"/>
        <w:gridCol w:w="1915"/>
      </w:tblGrid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6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Наименование раздела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Теория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Всего часов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9" w:type="dxa"/>
          </w:tcPr>
          <w:p w:rsidR="00DB105C" w:rsidRPr="006D042A" w:rsidRDefault="00DB105C" w:rsidP="005E59D7">
            <w:pPr>
              <w:pStyle w:val="a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042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042A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9" w:type="dxa"/>
          </w:tcPr>
          <w:p w:rsidR="00DB105C" w:rsidRPr="006D042A" w:rsidRDefault="00DB105C" w:rsidP="00AE4EBE">
            <w:pPr>
              <w:pStyle w:val="a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Работа с бумагой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49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9" w:type="dxa"/>
          </w:tcPr>
          <w:p w:rsidR="00DB105C" w:rsidRPr="006D042A" w:rsidRDefault="00DB105C" w:rsidP="00AE4EBE">
            <w:pPr>
              <w:pStyle w:val="a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Работа с природным материалом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7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9" w:type="dxa"/>
          </w:tcPr>
          <w:p w:rsidR="00DB105C" w:rsidRPr="006D042A" w:rsidRDefault="00DB105C" w:rsidP="00AE4EBE">
            <w:pPr>
              <w:pStyle w:val="a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Работа с бросовым материалом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37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9" w:type="dxa"/>
          </w:tcPr>
          <w:p w:rsidR="00DB105C" w:rsidRPr="006D042A" w:rsidRDefault="00DB105C" w:rsidP="005E59D7">
            <w:pPr>
              <w:pStyle w:val="a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Работа с пластилином, тестом, глиной, холодным форфором.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25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9" w:type="dxa"/>
          </w:tcPr>
          <w:p w:rsidR="00DB105C" w:rsidRPr="006D042A" w:rsidRDefault="00DB105C" w:rsidP="005E59D7">
            <w:pPr>
              <w:pStyle w:val="a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Работа с нитью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13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9" w:type="dxa"/>
          </w:tcPr>
          <w:p w:rsidR="00DB105C" w:rsidRPr="006D042A" w:rsidRDefault="00DB105C" w:rsidP="005E59D7">
            <w:pPr>
              <w:pStyle w:val="a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Работа с макаронами, манкой.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5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6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042A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144</w:t>
            </w:r>
          </w:p>
        </w:tc>
      </w:tr>
    </w:tbl>
    <w:p w:rsidR="00DB105C" w:rsidRDefault="00DB105C" w:rsidP="00EA01DE">
      <w:pPr>
        <w:pStyle w:val="a"/>
        <w:rPr>
          <w:rFonts w:ascii="Times New Roman" w:hAnsi="Times New Roman" w:cs="Times New Roman"/>
          <w:b/>
          <w:bCs/>
          <w:sz w:val="28"/>
          <w:szCs w:val="28"/>
        </w:rPr>
      </w:pPr>
    </w:p>
    <w:p w:rsidR="00DB105C" w:rsidRDefault="00DB105C" w:rsidP="005E59D7">
      <w:pPr>
        <w:pStyle w:val="a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 1 года обучения</w:t>
      </w:r>
    </w:p>
    <w:p w:rsidR="00DB105C" w:rsidRPr="007E4870" w:rsidRDefault="00DB105C" w:rsidP="0057592B">
      <w:pPr>
        <w:pStyle w:val="NormalWeb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7E4870">
        <w:rPr>
          <w:color w:val="111111"/>
          <w:sz w:val="28"/>
          <w:szCs w:val="28"/>
        </w:rPr>
        <w:t>Программа предназначена для занятий с детьми 5-7 лет. Программа направлена на развитие творческого потенциала ребенка. В процессе обучения используются игровые технологии, личностно-ориентированный подход, здоровьесберегающие технологии.</w:t>
      </w:r>
    </w:p>
    <w:p w:rsidR="00DB105C" w:rsidRPr="007E4870" w:rsidRDefault="00DB105C" w:rsidP="003172F7">
      <w:pPr>
        <w:pStyle w:val="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 xml:space="preserve">Продолжать знакомить детей с ручным трудом, его техникой, способами, материалами. 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>Теория – 2 часа, практика-2 часа.</w:t>
      </w:r>
    </w:p>
    <w:p w:rsidR="00DB105C" w:rsidRPr="007E4870" w:rsidRDefault="00DB105C" w:rsidP="003172F7">
      <w:pPr>
        <w:pStyle w:val="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 xml:space="preserve">Закрепить знание детей приемами работы с бумагой. 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>Теория - 1 час, практика - 48 часов.</w:t>
      </w:r>
    </w:p>
    <w:p w:rsidR="00DB105C" w:rsidRPr="007E4870" w:rsidRDefault="00DB105C" w:rsidP="003172F7">
      <w:pPr>
        <w:pStyle w:val="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 xml:space="preserve">Продолжать знакомить детей с природным материалом. 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>Теория - 1 час, практика - 6 часов.</w:t>
      </w:r>
    </w:p>
    <w:p w:rsidR="00DB105C" w:rsidRPr="007E4870" w:rsidRDefault="00DB105C" w:rsidP="003172F7">
      <w:pPr>
        <w:pStyle w:val="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 xml:space="preserve">Продолжать знакомить детей с бросовым материалом. 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>Теория - 1 час, практика - 36 часов.</w:t>
      </w:r>
    </w:p>
    <w:p w:rsidR="00DB105C" w:rsidRPr="007E4870" w:rsidRDefault="00DB105C" w:rsidP="003172F7">
      <w:pPr>
        <w:pStyle w:val="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 xml:space="preserve">Продолжать знакомить детей с приемами работы с пластилином, тестом, глиной, холодным форфором. 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>Теория - 1 час, практика - 24 часа.</w:t>
      </w:r>
    </w:p>
    <w:p w:rsidR="00DB105C" w:rsidRPr="007E4870" w:rsidRDefault="00DB105C" w:rsidP="003172F7">
      <w:pPr>
        <w:pStyle w:val="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 xml:space="preserve">Продолжать знакомить детей с приемами работы с нитью. 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>Теория - 1 час, практика - 12 часов.</w:t>
      </w:r>
    </w:p>
    <w:p w:rsidR="00DB105C" w:rsidRPr="007E4870" w:rsidRDefault="00DB105C" w:rsidP="003172F7">
      <w:pPr>
        <w:pStyle w:val="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 xml:space="preserve">Продолжать знакомить детей с приемами работы с макаронами, манкой. 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>Теория - 1 час, практика - 4 часа.</w:t>
      </w:r>
    </w:p>
    <w:p w:rsidR="00DB105C" w:rsidRPr="007E4870" w:rsidRDefault="00DB105C" w:rsidP="003172F7">
      <w:pPr>
        <w:pStyle w:val="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>Продолжать развивать связанную монологическую речь детей, обогащать и активизировать словарь детей за счет введения новых терминов и понятий.</w:t>
      </w:r>
    </w:p>
    <w:p w:rsidR="00DB105C" w:rsidRPr="007E4870" w:rsidRDefault="00DB105C" w:rsidP="003172F7">
      <w:pPr>
        <w:pStyle w:val="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>Продолжать развивать творческое воображение ребенка, фантазию, художественный вкус.</w:t>
      </w:r>
    </w:p>
    <w:p w:rsidR="00DB105C" w:rsidRPr="00AF4A4D" w:rsidRDefault="00DB105C" w:rsidP="005E59D7">
      <w:pPr>
        <w:jc w:val="center"/>
        <w:rPr>
          <w:i/>
          <w:iCs/>
        </w:rPr>
      </w:pPr>
      <w:r w:rsidRPr="00AF4A4D">
        <w:rPr>
          <w:i/>
          <w:iCs/>
        </w:rPr>
        <w:tab/>
      </w:r>
    </w:p>
    <w:p w:rsidR="00DB105C" w:rsidRDefault="00DB105C" w:rsidP="008E1AF0">
      <w:pPr>
        <w:jc w:val="center"/>
        <w:rPr>
          <w:b/>
          <w:bCs/>
          <w:color w:val="000000"/>
          <w:sz w:val="28"/>
          <w:szCs w:val="28"/>
        </w:rPr>
      </w:pPr>
    </w:p>
    <w:p w:rsidR="00DB105C" w:rsidRDefault="00DB105C" w:rsidP="005E59D7">
      <w:pPr>
        <w:jc w:val="center"/>
        <w:rPr>
          <w:color w:val="000000"/>
          <w:sz w:val="20"/>
          <w:szCs w:val="20"/>
        </w:rPr>
      </w:pPr>
    </w:p>
    <w:p w:rsidR="00DB105C" w:rsidRPr="00772DC3" w:rsidRDefault="00DB105C" w:rsidP="005E59D7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772DC3">
        <w:rPr>
          <w:b/>
          <w:bCs/>
          <w:sz w:val="28"/>
          <w:szCs w:val="28"/>
        </w:rPr>
        <w:t>Формы и режим занятий.</w:t>
      </w:r>
    </w:p>
    <w:p w:rsidR="00DB105C" w:rsidRPr="00772DC3" w:rsidRDefault="00DB105C" w:rsidP="00EF7312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772DC3">
        <w:rPr>
          <w:sz w:val="28"/>
          <w:szCs w:val="28"/>
        </w:rPr>
        <w:t>Программа ра</w:t>
      </w:r>
      <w:r>
        <w:rPr>
          <w:sz w:val="28"/>
          <w:szCs w:val="28"/>
        </w:rPr>
        <w:t>боты  рассчитана на двухгодичное</w:t>
      </w:r>
      <w:r w:rsidRPr="00772DC3">
        <w:rPr>
          <w:sz w:val="28"/>
          <w:szCs w:val="28"/>
        </w:rPr>
        <w:t xml:space="preserve"> обучение. Количество детей в гр</w:t>
      </w:r>
      <w:r>
        <w:rPr>
          <w:sz w:val="28"/>
          <w:szCs w:val="28"/>
        </w:rPr>
        <w:t>уппе для освоения программы – 15</w:t>
      </w:r>
      <w:r w:rsidRPr="00772DC3">
        <w:rPr>
          <w:sz w:val="28"/>
          <w:szCs w:val="28"/>
        </w:rPr>
        <w:t xml:space="preserve"> человек.   Режим работы кружка</w:t>
      </w:r>
      <w:r>
        <w:rPr>
          <w:sz w:val="28"/>
          <w:szCs w:val="28"/>
        </w:rPr>
        <w:t xml:space="preserve"> 2 года обучения – 3 занятия в неделю по 2 часа, количество  часов в год 216.</w:t>
      </w:r>
    </w:p>
    <w:p w:rsidR="00DB105C" w:rsidRPr="00772DC3" w:rsidRDefault="00DB105C" w:rsidP="005E59D7">
      <w:pPr>
        <w:pStyle w:val="a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2DC3">
        <w:rPr>
          <w:rFonts w:ascii="Times New Roman" w:hAnsi="Times New Roman" w:cs="Times New Roman"/>
          <w:b/>
          <w:bCs/>
          <w:sz w:val="28"/>
          <w:szCs w:val="28"/>
        </w:rPr>
        <w:t>Формы проведения занятий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B105C" w:rsidRDefault="00DB105C" w:rsidP="005E59D7">
      <w:pPr>
        <w:pStyle w:val="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DC3">
        <w:rPr>
          <w:rFonts w:ascii="Times New Roman" w:hAnsi="Times New Roman" w:cs="Times New Roman"/>
          <w:sz w:val="28"/>
          <w:szCs w:val="28"/>
        </w:rPr>
        <w:t>вводные, теоретические, практические, занятия ознакомления, повторения,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самостоятельной деятельности,</w:t>
      </w:r>
      <w:r w:rsidRPr="00772DC3">
        <w:rPr>
          <w:rFonts w:ascii="Times New Roman" w:hAnsi="Times New Roman" w:cs="Times New Roman"/>
          <w:sz w:val="28"/>
          <w:szCs w:val="28"/>
        </w:rPr>
        <w:t xml:space="preserve"> обобщения полученных з</w:t>
      </w:r>
      <w:r>
        <w:rPr>
          <w:rFonts w:ascii="Times New Roman" w:hAnsi="Times New Roman" w:cs="Times New Roman"/>
          <w:sz w:val="28"/>
          <w:szCs w:val="28"/>
        </w:rPr>
        <w:t>наний.</w:t>
      </w:r>
    </w:p>
    <w:p w:rsidR="00DB105C" w:rsidRDefault="00DB105C" w:rsidP="00C66827">
      <w:pPr>
        <w:pStyle w:val="a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105C" w:rsidRDefault="00DB105C" w:rsidP="00AE4EBE">
      <w:pPr>
        <w:pStyle w:val="a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4CE8">
        <w:rPr>
          <w:rFonts w:ascii="Times New Roman" w:hAnsi="Times New Roman" w:cs="Times New Roman"/>
          <w:b/>
          <w:bCs/>
          <w:sz w:val="28"/>
          <w:szCs w:val="28"/>
        </w:rPr>
        <w:t>Учебный тематический план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 года обучения.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2869"/>
        <w:gridCol w:w="1914"/>
        <w:gridCol w:w="1914"/>
        <w:gridCol w:w="1915"/>
      </w:tblGrid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6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Наименование раздела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Теория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Всего часов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9" w:type="dxa"/>
          </w:tcPr>
          <w:p w:rsidR="00DB105C" w:rsidRPr="006D042A" w:rsidRDefault="00DB105C" w:rsidP="005E59D7">
            <w:pPr>
              <w:pStyle w:val="a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042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042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9" w:type="dxa"/>
          </w:tcPr>
          <w:p w:rsidR="00DB105C" w:rsidRPr="006D042A" w:rsidRDefault="00DB105C" w:rsidP="002C1C07">
            <w:pPr>
              <w:pStyle w:val="a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Работа с бумагой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72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9" w:type="dxa"/>
          </w:tcPr>
          <w:p w:rsidR="00DB105C" w:rsidRPr="006D042A" w:rsidRDefault="00DB105C" w:rsidP="002C1C07">
            <w:pPr>
              <w:pStyle w:val="a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Работа с природным материалом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27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9" w:type="dxa"/>
          </w:tcPr>
          <w:p w:rsidR="00DB105C" w:rsidRPr="006D042A" w:rsidRDefault="00DB105C" w:rsidP="002C1C07">
            <w:pPr>
              <w:pStyle w:val="a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Работа с бросовым материалом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51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9" w:type="dxa"/>
          </w:tcPr>
          <w:p w:rsidR="00DB105C" w:rsidRPr="006D042A" w:rsidRDefault="00DB105C" w:rsidP="002C1C07">
            <w:pPr>
              <w:pStyle w:val="a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Работа с пластилином, тестом.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14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9" w:type="dxa"/>
          </w:tcPr>
          <w:p w:rsidR="00DB105C" w:rsidRPr="006D042A" w:rsidRDefault="00DB105C" w:rsidP="002C1C07">
            <w:pPr>
              <w:pStyle w:val="a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Работа с нитью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27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9" w:type="dxa"/>
          </w:tcPr>
          <w:p w:rsidR="00DB105C" w:rsidRPr="006D042A" w:rsidRDefault="00DB105C" w:rsidP="002C1C07">
            <w:pPr>
              <w:pStyle w:val="a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Работа с макаронами, пшеном, кофе.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21</w:t>
            </w:r>
          </w:p>
        </w:tc>
      </w:tr>
      <w:tr w:rsidR="00DB105C">
        <w:tc>
          <w:tcPr>
            <w:tcW w:w="95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69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042A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14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915" w:type="dxa"/>
          </w:tcPr>
          <w:p w:rsidR="00DB105C" w:rsidRPr="006D042A" w:rsidRDefault="00DB105C" w:rsidP="006D042A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6D042A">
              <w:rPr>
                <w:rFonts w:ascii="Times New Roman" w:hAnsi="Times New Roman" w:cs="Times New Roman"/>
              </w:rPr>
              <w:t>216</w:t>
            </w:r>
          </w:p>
        </w:tc>
      </w:tr>
    </w:tbl>
    <w:p w:rsidR="00DB105C" w:rsidRDefault="00DB105C" w:rsidP="00906B36">
      <w:pPr>
        <w:pStyle w:val="a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105C" w:rsidRDefault="00DB105C" w:rsidP="00906B36">
      <w:pPr>
        <w:pStyle w:val="a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 2 года обучения</w:t>
      </w:r>
    </w:p>
    <w:p w:rsidR="00DB105C" w:rsidRPr="007E4870" w:rsidRDefault="00DB105C" w:rsidP="00906B36">
      <w:pPr>
        <w:pStyle w:val="NormalWeb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7E4870">
        <w:rPr>
          <w:color w:val="111111"/>
          <w:sz w:val="28"/>
          <w:szCs w:val="28"/>
        </w:rPr>
        <w:t>Программа предназначена для занятий с детьми 5-7 лет. Программа направлена на развитие творческого потенциала ребенка. В процессе обучения используются игровые технологии, личностно-ориентированный подход, здоровьесберегающие технологии.</w:t>
      </w:r>
    </w:p>
    <w:p w:rsidR="00DB105C" w:rsidRPr="007E4870" w:rsidRDefault="00DB105C" w:rsidP="00906B36">
      <w:pPr>
        <w:pStyle w:val="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 xml:space="preserve">Продолжать знакомить детей с ручным трудом, его техникой, способами, материалами. 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>Теория – 2 часа, практика-2 часа.</w:t>
      </w:r>
    </w:p>
    <w:p w:rsidR="00DB105C" w:rsidRPr="007E4870" w:rsidRDefault="00DB105C" w:rsidP="00906B36">
      <w:pPr>
        <w:pStyle w:val="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 xml:space="preserve">Закрепить знание детей приемами работы с бумагой. 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 xml:space="preserve">Теория - 1 час, практика </w:t>
      </w:r>
      <w:r>
        <w:rPr>
          <w:rFonts w:ascii="Times New Roman" w:hAnsi="Times New Roman" w:cs="Times New Roman"/>
          <w:b/>
          <w:bCs/>
          <w:sz w:val="28"/>
          <w:szCs w:val="28"/>
        </w:rPr>
        <w:t>- 71 час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B105C" w:rsidRPr="007E4870" w:rsidRDefault="00DB105C" w:rsidP="00906B36">
      <w:pPr>
        <w:pStyle w:val="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 xml:space="preserve">Продолжать знакомить детей с природным материалом. 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 xml:space="preserve">Теория - 1 час, практика -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>6 часов.</w:t>
      </w:r>
    </w:p>
    <w:p w:rsidR="00DB105C" w:rsidRPr="007E4870" w:rsidRDefault="00DB105C" w:rsidP="00906B36">
      <w:pPr>
        <w:pStyle w:val="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 xml:space="preserve">Продолжать знакомить детей с бросовым материалом. </w:t>
      </w:r>
      <w:r>
        <w:rPr>
          <w:rFonts w:ascii="Times New Roman" w:hAnsi="Times New Roman" w:cs="Times New Roman"/>
          <w:b/>
          <w:bCs/>
          <w:sz w:val="28"/>
          <w:szCs w:val="28"/>
        </w:rPr>
        <w:t>Теория - 1 час, практика - 50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 xml:space="preserve"> часов.</w:t>
      </w:r>
    </w:p>
    <w:p w:rsidR="00DB105C" w:rsidRPr="007E4870" w:rsidRDefault="00DB105C" w:rsidP="00906B36">
      <w:pPr>
        <w:pStyle w:val="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>Продолжать знакомить детей с приемами работы с пластилином, т</w:t>
      </w:r>
      <w:r>
        <w:rPr>
          <w:rFonts w:ascii="Times New Roman" w:hAnsi="Times New Roman" w:cs="Times New Roman"/>
          <w:sz w:val="28"/>
          <w:szCs w:val="28"/>
        </w:rPr>
        <w:t>естом</w:t>
      </w:r>
      <w:r w:rsidRPr="007E487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Теория - 1 час, практика - 13 часов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B105C" w:rsidRPr="007E4870" w:rsidRDefault="00DB105C" w:rsidP="00906B36">
      <w:pPr>
        <w:pStyle w:val="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 xml:space="preserve">Продолжать знакомить детей с приемами работы с нитью. </w:t>
      </w:r>
      <w:r>
        <w:rPr>
          <w:rFonts w:ascii="Times New Roman" w:hAnsi="Times New Roman" w:cs="Times New Roman"/>
          <w:b/>
          <w:bCs/>
          <w:sz w:val="28"/>
          <w:szCs w:val="28"/>
        </w:rPr>
        <w:t>Теория - 1 час, практика - 26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 xml:space="preserve"> часов.</w:t>
      </w:r>
    </w:p>
    <w:p w:rsidR="00DB105C" w:rsidRPr="007E4870" w:rsidRDefault="00DB105C" w:rsidP="00906B36">
      <w:pPr>
        <w:pStyle w:val="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>Продолжать знакомить детей с прие</w:t>
      </w:r>
      <w:r>
        <w:rPr>
          <w:rFonts w:ascii="Times New Roman" w:hAnsi="Times New Roman" w:cs="Times New Roman"/>
          <w:sz w:val="28"/>
          <w:szCs w:val="28"/>
        </w:rPr>
        <w:t>мами работы с макаронами, пшеном, кофе</w:t>
      </w:r>
      <w:r w:rsidRPr="007E4870">
        <w:rPr>
          <w:rFonts w:ascii="Times New Roman" w:hAnsi="Times New Roman" w:cs="Times New Roman"/>
          <w:sz w:val="28"/>
          <w:szCs w:val="28"/>
        </w:rPr>
        <w:t xml:space="preserve">. 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 xml:space="preserve">Теория - 1 час, практика - 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7E4870">
        <w:rPr>
          <w:rFonts w:ascii="Times New Roman" w:hAnsi="Times New Roman" w:cs="Times New Roman"/>
          <w:b/>
          <w:bCs/>
          <w:sz w:val="28"/>
          <w:szCs w:val="28"/>
        </w:rPr>
        <w:t xml:space="preserve"> часа.</w:t>
      </w:r>
    </w:p>
    <w:p w:rsidR="00DB105C" w:rsidRPr="007E4870" w:rsidRDefault="00DB105C" w:rsidP="00906B36">
      <w:pPr>
        <w:pStyle w:val="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>Продолжать развивать связанную монологическую речь детей, обогащать и активизировать словарь детей за счет введения новых терминов и понятий.</w:t>
      </w:r>
    </w:p>
    <w:p w:rsidR="00DB105C" w:rsidRPr="00906B36" w:rsidRDefault="00DB105C" w:rsidP="00906B36">
      <w:pPr>
        <w:pStyle w:val="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870">
        <w:rPr>
          <w:rFonts w:ascii="Times New Roman" w:hAnsi="Times New Roman" w:cs="Times New Roman"/>
          <w:sz w:val="28"/>
          <w:szCs w:val="28"/>
        </w:rPr>
        <w:t>Продолжать развивать творческое воображение ребенка, фантазию, художественный вкус.</w:t>
      </w:r>
    </w:p>
    <w:p w:rsidR="00DB105C" w:rsidRPr="001F4D56" w:rsidRDefault="00DB105C" w:rsidP="005D0B67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Ожидаемые результаты</w:t>
      </w:r>
    </w:p>
    <w:p w:rsidR="00DB105C" w:rsidRPr="001F4D56" w:rsidRDefault="00DB105C" w:rsidP="005D0B67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1F4D56">
        <w:rPr>
          <w:b/>
          <w:bCs/>
          <w:color w:val="000000"/>
          <w:sz w:val="28"/>
          <w:szCs w:val="28"/>
        </w:rPr>
        <w:t>Критерии качества освоения ребенком ручного труда</w:t>
      </w:r>
      <w:r>
        <w:rPr>
          <w:b/>
          <w:bCs/>
          <w:color w:val="000000"/>
          <w:sz w:val="28"/>
          <w:szCs w:val="28"/>
        </w:rPr>
        <w:t>.</w:t>
      </w:r>
    </w:p>
    <w:p w:rsidR="00DB105C" w:rsidRPr="001F4D56" w:rsidRDefault="00DB105C" w:rsidP="00D91EFA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1F4D56">
        <w:rPr>
          <w:color w:val="000000"/>
          <w:sz w:val="28"/>
          <w:szCs w:val="28"/>
        </w:rPr>
        <w:t>Имеет представление о материале, из которого сделана поделка.</w:t>
      </w:r>
    </w:p>
    <w:p w:rsidR="00DB105C" w:rsidRPr="001F4D56" w:rsidRDefault="00DB105C" w:rsidP="00D91EFA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1F4D56">
        <w:rPr>
          <w:color w:val="000000"/>
          <w:sz w:val="28"/>
          <w:szCs w:val="28"/>
        </w:rPr>
        <w:t>Владеет приемами работы с различными материалами.</w:t>
      </w:r>
    </w:p>
    <w:p w:rsidR="00DB105C" w:rsidRPr="001F4D56" w:rsidRDefault="00DB105C" w:rsidP="00D91EFA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1F4D56">
        <w:rPr>
          <w:color w:val="000000"/>
          <w:sz w:val="28"/>
          <w:szCs w:val="28"/>
        </w:rPr>
        <w:t>Самостоятельно определяет последовательность выполнения работы.</w:t>
      </w:r>
    </w:p>
    <w:p w:rsidR="00DB105C" w:rsidRPr="001F4D56" w:rsidRDefault="00DB105C" w:rsidP="00D91EFA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1F4D56">
        <w:rPr>
          <w:color w:val="000000"/>
          <w:sz w:val="28"/>
          <w:szCs w:val="28"/>
        </w:rPr>
        <w:t>Умеет самостоятельно провести анализ поделки.</w:t>
      </w:r>
    </w:p>
    <w:p w:rsidR="00DB105C" w:rsidRPr="001F4D56" w:rsidRDefault="00DB105C" w:rsidP="00D91EFA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1F4D56">
        <w:rPr>
          <w:color w:val="000000"/>
          <w:sz w:val="28"/>
          <w:szCs w:val="28"/>
        </w:rPr>
        <w:t>Использует свои конструктивные решения в процессе работы.</w:t>
      </w:r>
    </w:p>
    <w:p w:rsidR="00DB105C" w:rsidRPr="001F4D56" w:rsidRDefault="00DB105C" w:rsidP="00D91EFA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1F4D56">
        <w:rPr>
          <w:color w:val="000000"/>
          <w:sz w:val="28"/>
          <w:szCs w:val="28"/>
        </w:rPr>
        <w:t>Учитывает яркость, оригинальность при выполнении поделки.</w:t>
      </w:r>
    </w:p>
    <w:p w:rsidR="00DB105C" w:rsidRPr="001F4D56" w:rsidRDefault="00DB105C" w:rsidP="00D91EFA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1F4D56">
        <w:rPr>
          <w:color w:val="000000"/>
          <w:sz w:val="28"/>
          <w:szCs w:val="28"/>
        </w:rPr>
        <w:t>Выполняет работу по замыслу.</w:t>
      </w:r>
    </w:p>
    <w:p w:rsidR="00DB105C" w:rsidRPr="001F4D56" w:rsidRDefault="00DB105C" w:rsidP="00D91EFA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1F4D56">
        <w:rPr>
          <w:color w:val="000000"/>
          <w:sz w:val="28"/>
          <w:szCs w:val="28"/>
        </w:rPr>
        <w:t>Умеет выбирать материал, соответствующий данной конструкции и способы скрепления, соединения деталей.</w:t>
      </w:r>
    </w:p>
    <w:p w:rsidR="00DB105C" w:rsidRPr="001F4D56" w:rsidRDefault="00DB105C" w:rsidP="00D91EFA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1F4D56">
        <w:rPr>
          <w:color w:val="000000"/>
          <w:sz w:val="28"/>
          <w:szCs w:val="28"/>
        </w:rPr>
        <w:t>Показывает уровень воображения и фантазии.</w:t>
      </w:r>
    </w:p>
    <w:p w:rsidR="00DB105C" w:rsidRDefault="00DB105C" w:rsidP="00D91EFA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1F4D56">
        <w:rPr>
          <w:color w:val="000000"/>
          <w:sz w:val="28"/>
          <w:szCs w:val="28"/>
        </w:rPr>
        <w:t>Использует в работе разные способы ручного труда.</w:t>
      </w:r>
    </w:p>
    <w:p w:rsidR="00DB105C" w:rsidRPr="00EF5F97" w:rsidRDefault="00DB105C" w:rsidP="00EF5F97">
      <w:pPr>
        <w:pStyle w:val="Heading2"/>
        <w:spacing w:after="93"/>
        <w:ind w:left="704" w:right="3"/>
        <w:jc w:val="center"/>
        <w:rPr>
          <w:rFonts w:ascii="Times New Roman" w:hAnsi="Times New Roman" w:cs="Times New Roman"/>
          <w:sz w:val="28"/>
          <w:szCs w:val="28"/>
        </w:rPr>
      </w:pPr>
      <w:r w:rsidRPr="00EF5F97">
        <w:rPr>
          <w:rFonts w:ascii="Times New Roman" w:hAnsi="Times New Roman" w:cs="Times New Roman"/>
          <w:sz w:val="28"/>
          <w:szCs w:val="28"/>
        </w:rPr>
        <w:t>Методическое обеспечение программы</w:t>
      </w:r>
    </w:p>
    <w:p w:rsidR="00DB105C" w:rsidRPr="00EF5F97" w:rsidRDefault="00DB105C" w:rsidP="00EF5F97">
      <w:pPr>
        <w:spacing w:after="140" w:line="259" w:lineRule="auto"/>
        <w:rPr>
          <w:sz w:val="28"/>
          <w:szCs w:val="28"/>
        </w:rPr>
      </w:pPr>
      <w:r w:rsidRPr="00EF5F97">
        <w:rPr>
          <w:i/>
          <w:iCs/>
          <w:sz w:val="28"/>
          <w:szCs w:val="28"/>
        </w:rPr>
        <w:t xml:space="preserve">Практики, технологии и методы проведения занятий </w:t>
      </w:r>
    </w:p>
    <w:p w:rsidR="00DB105C" w:rsidRPr="00EF5F97" w:rsidRDefault="00DB105C" w:rsidP="00EF5F97">
      <w:pPr>
        <w:numPr>
          <w:ilvl w:val="0"/>
          <w:numId w:val="8"/>
        </w:numPr>
        <w:spacing w:after="225" w:line="249" w:lineRule="auto"/>
        <w:ind w:right="9" w:hanging="286"/>
        <w:jc w:val="both"/>
        <w:rPr>
          <w:sz w:val="28"/>
          <w:szCs w:val="28"/>
        </w:rPr>
      </w:pPr>
      <w:r w:rsidRPr="00EF5F97">
        <w:rPr>
          <w:sz w:val="28"/>
          <w:szCs w:val="28"/>
        </w:rPr>
        <w:t xml:space="preserve">Информационно-коммуникационные технологии;  </w:t>
      </w:r>
    </w:p>
    <w:p w:rsidR="00DB105C" w:rsidRPr="00EF5F97" w:rsidRDefault="00DB105C" w:rsidP="00EF5F97">
      <w:pPr>
        <w:numPr>
          <w:ilvl w:val="0"/>
          <w:numId w:val="8"/>
        </w:numPr>
        <w:spacing w:after="130" w:line="359" w:lineRule="auto"/>
        <w:ind w:right="9" w:hanging="286"/>
        <w:jc w:val="both"/>
        <w:rPr>
          <w:sz w:val="28"/>
          <w:szCs w:val="28"/>
        </w:rPr>
      </w:pPr>
      <w:r w:rsidRPr="00EF5F97">
        <w:rPr>
          <w:sz w:val="28"/>
          <w:szCs w:val="28"/>
        </w:rPr>
        <w:t xml:space="preserve">Групповые и индивидуальные методы обучения с описанием применения в процессе реализации обучающих, развивающих и воспитательных задач программы; </w:t>
      </w:r>
    </w:p>
    <w:p w:rsidR="00DB105C" w:rsidRPr="00EF5F97" w:rsidRDefault="00DB105C" w:rsidP="00EF5F97">
      <w:pPr>
        <w:numPr>
          <w:ilvl w:val="0"/>
          <w:numId w:val="8"/>
        </w:numPr>
        <w:spacing w:after="224" w:line="249" w:lineRule="auto"/>
        <w:ind w:right="9" w:hanging="286"/>
        <w:jc w:val="both"/>
        <w:rPr>
          <w:sz w:val="28"/>
          <w:szCs w:val="28"/>
        </w:rPr>
      </w:pPr>
      <w:r w:rsidRPr="00EF5F97">
        <w:rPr>
          <w:i/>
          <w:iCs/>
          <w:sz w:val="28"/>
          <w:szCs w:val="28"/>
        </w:rPr>
        <w:t>Словесные методы</w:t>
      </w:r>
      <w:r w:rsidRPr="00EF5F97">
        <w:rPr>
          <w:sz w:val="28"/>
          <w:szCs w:val="28"/>
        </w:rPr>
        <w:t>: объяснения, рассказ, замечание, указания;</w:t>
      </w:r>
    </w:p>
    <w:p w:rsidR="00DB105C" w:rsidRPr="00EF5F97" w:rsidRDefault="00DB105C" w:rsidP="00EF5F97">
      <w:pPr>
        <w:numPr>
          <w:ilvl w:val="0"/>
          <w:numId w:val="8"/>
        </w:numPr>
        <w:spacing w:after="227" w:line="249" w:lineRule="auto"/>
        <w:ind w:right="9" w:hanging="286"/>
        <w:jc w:val="both"/>
        <w:rPr>
          <w:sz w:val="28"/>
          <w:szCs w:val="28"/>
        </w:rPr>
      </w:pPr>
      <w:r w:rsidRPr="00EF5F97">
        <w:rPr>
          <w:i/>
          <w:iCs/>
          <w:sz w:val="28"/>
          <w:szCs w:val="28"/>
        </w:rPr>
        <w:t>Наглядные методы</w:t>
      </w:r>
      <w:r w:rsidRPr="00EF5F97">
        <w:rPr>
          <w:sz w:val="28"/>
          <w:szCs w:val="28"/>
        </w:rPr>
        <w:t>: показ упражнений, техник, пособий;</w:t>
      </w:r>
    </w:p>
    <w:p w:rsidR="00DB105C" w:rsidRPr="00EF5F97" w:rsidRDefault="00DB105C" w:rsidP="00EF5F97">
      <w:pPr>
        <w:numPr>
          <w:ilvl w:val="0"/>
          <w:numId w:val="8"/>
        </w:numPr>
        <w:spacing w:after="227" w:line="249" w:lineRule="auto"/>
        <w:ind w:right="9" w:hanging="286"/>
        <w:jc w:val="both"/>
        <w:rPr>
          <w:sz w:val="28"/>
          <w:szCs w:val="28"/>
        </w:rPr>
      </w:pPr>
      <w:r w:rsidRPr="00EF5F97">
        <w:rPr>
          <w:sz w:val="28"/>
          <w:szCs w:val="28"/>
        </w:rPr>
        <w:t xml:space="preserve">Информационно-развивающие (рассказы, беседы, мастер-классы); </w:t>
      </w:r>
    </w:p>
    <w:p w:rsidR="00DB105C" w:rsidRPr="00EF5F97" w:rsidRDefault="00DB105C" w:rsidP="00EF5F97">
      <w:pPr>
        <w:numPr>
          <w:ilvl w:val="0"/>
          <w:numId w:val="8"/>
        </w:numPr>
        <w:spacing w:after="225" w:line="249" w:lineRule="auto"/>
        <w:ind w:right="9" w:hanging="286"/>
        <w:jc w:val="both"/>
        <w:rPr>
          <w:sz w:val="28"/>
          <w:szCs w:val="28"/>
        </w:rPr>
      </w:pPr>
      <w:r w:rsidRPr="00EF5F97">
        <w:rPr>
          <w:sz w:val="28"/>
          <w:szCs w:val="28"/>
        </w:rPr>
        <w:t xml:space="preserve">Практические (освоение умений и навыков по принципу «делай как я»); </w:t>
      </w:r>
    </w:p>
    <w:p w:rsidR="00DB105C" w:rsidRPr="00EF5F97" w:rsidRDefault="00DB105C" w:rsidP="00EF5F97">
      <w:pPr>
        <w:numPr>
          <w:ilvl w:val="0"/>
          <w:numId w:val="8"/>
        </w:numPr>
        <w:spacing w:after="210" w:line="249" w:lineRule="auto"/>
        <w:ind w:right="9" w:hanging="286"/>
        <w:jc w:val="both"/>
        <w:rPr>
          <w:sz w:val="28"/>
          <w:szCs w:val="28"/>
        </w:rPr>
      </w:pPr>
      <w:r w:rsidRPr="00EF5F97">
        <w:rPr>
          <w:sz w:val="28"/>
          <w:szCs w:val="28"/>
        </w:rPr>
        <w:t xml:space="preserve">Методы контроля и самоконтроля (самоанализ). </w:t>
      </w:r>
    </w:p>
    <w:p w:rsidR="00DB105C" w:rsidRPr="00EF5F97" w:rsidRDefault="00DB105C" w:rsidP="00EF5F97">
      <w:pPr>
        <w:ind w:left="577" w:right="9"/>
        <w:rPr>
          <w:sz w:val="28"/>
          <w:szCs w:val="28"/>
        </w:rPr>
      </w:pPr>
      <w:r w:rsidRPr="00EF5F97">
        <w:rPr>
          <w:i/>
          <w:iCs/>
          <w:sz w:val="28"/>
          <w:szCs w:val="28"/>
        </w:rPr>
        <w:t>Формы обучения</w:t>
      </w:r>
      <w:r w:rsidRPr="00EF5F97">
        <w:rPr>
          <w:sz w:val="28"/>
          <w:szCs w:val="28"/>
        </w:rPr>
        <w:t xml:space="preserve">: индивидуальная, фронтальная, групповая. </w:t>
      </w:r>
    </w:p>
    <w:p w:rsidR="00DB105C" w:rsidRPr="00EF5F97" w:rsidRDefault="00DB105C" w:rsidP="00EF5F97">
      <w:pPr>
        <w:spacing w:line="358" w:lineRule="auto"/>
        <w:ind w:right="9" w:firstLine="567"/>
        <w:rPr>
          <w:sz w:val="28"/>
          <w:szCs w:val="28"/>
        </w:rPr>
      </w:pPr>
      <w:r w:rsidRPr="00EF5F97">
        <w:rPr>
          <w:sz w:val="28"/>
          <w:szCs w:val="28"/>
        </w:rPr>
        <w:t xml:space="preserve">Беседы, лекции, игры, практические занятия, создание творческих работ, участие в районных, городских и Всероссийских конкурсах. </w:t>
      </w:r>
    </w:p>
    <w:p w:rsidR="00DB105C" w:rsidRPr="00EF5F97" w:rsidRDefault="00DB105C" w:rsidP="00EF5F97">
      <w:pPr>
        <w:spacing w:after="140" w:line="259" w:lineRule="auto"/>
        <w:ind w:left="718" w:right="12"/>
        <w:rPr>
          <w:sz w:val="28"/>
          <w:szCs w:val="28"/>
        </w:rPr>
      </w:pPr>
      <w:r w:rsidRPr="00EF5F97">
        <w:rPr>
          <w:i/>
          <w:iCs/>
          <w:sz w:val="28"/>
          <w:szCs w:val="28"/>
        </w:rPr>
        <w:t xml:space="preserve">Дидактические материалы </w:t>
      </w:r>
    </w:p>
    <w:p w:rsidR="00DB105C" w:rsidRPr="00EF5F97" w:rsidRDefault="00DB105C" w:rsidP="00EF5F97">
      <w:pPr>
        <w:numPr>
          <w:ilvl w:val="0"/>
          <w:numId w:val="8"/>
        </w:numPr>
        <w:spacing w:after="225" w:line="249" w:lineRule="auto"/>
        <w:ind w:right="9" w:hanging="286"/>
        <w:jc w:val="both"/>
        <w:rPr>
          <w:sz w:val="28"/>
          <w:szCs w:val="28"/>
        </w:rPr>
      </w:pPr>
      <w:r w:rsidRPr="00EF5F97">
        <w:rPr>
          <w:sz w:val="28"/>
          <w:szCs w:val="28"/>
        </w:rPr>
        <w:t xml:space="preserve">Литература по темам занятий; </w:t>
      </w:r>
    </w:p>
    <w:p w:rsidR="00DB105C" w:rsidRPr="00EF5F97" w:rsidRDefault="00DB105C" w:rsidP="00EF5F97">
      <w:pPr>
        <w:numPr>
          <w:ilvl w:val="0"/>
          <w:numId w:val="8"/>
        </w:numPr>
        <w:spacing w:after="130" w:line="359" w:lineRule="auto"/>
        <w:ind w:right="9" w:hanging="286"/>
        <w:jc w:val="both"/>
        <w:rPr>
          <w:sz w:val="28"/>
          <w:szCs w:val="28"/>
        </w:rPr>
      </w:pPr>
      <w:r w:rsidRPr="00EF5F97">
        <w:rPr>
          <w:sz w:val="28"/>
          <w:szCs w:val="28"/>
        </w:rPr>
        <w:t>Наглядные пособия по темам;</w:t>
      </w:r>
    </w:p>
    <w:p w:rsidR="00DB105C" w:rsidRPr="00EF5F97" w:rsidRDefault="00DB105C" w:rsidP="00EF5F97">
      <w:pPr>
        <w:numPr>
          <w:ilvl w:val="0"/>
          <w:numId w:val="8"/>
        </w:numPr>
        <w:spacing w:after="130" w:line="358" w:lineRule="auto"/>
        <w:ind w:right="9" w:hanging="286"/>
        <w:jc w:val="both"/>
        <w:rPr>
          <w:sz w:val="28"/>
          <w:szCs w:val="28"/>
        </w:rPr>
      </w:pPr>
      <w:r w:rsidRPr="00EF5F97">
        <w:rPr>
          <w:sz w:val="28"/>
          <w:szCs w:val="28"/>
        </w:rPr>
        <w:t>Подборка дидактических и диагностических материалов.</w:t>
      </w:r>
    </w:p>
    <w:p w:rsidR="00DB105C" w:rsidRPr="00EF5F97" w:rsidRDefault="00DB105C" w:rsidP="00EF5F97">
      <w:pPr>
        <w:tabs>
          <w:tab w:val="left" w:pos="709"/>
        </w:tabs>
        <w:ind w:firstLine="540"/>
        <w:jc w:val="center"/>
        <w:rPr>
          <w:b/>
          <w:bCs/>
          <w:sz w:val="28"/>
          <w:szCs w:val="28"/>
        </w:rPr>
      </w:pPr>
      <w:r w:rsidRPr="00EF5F97">
        <w:rPr>
          <w:b/>
          <w:bCs/>
          <w:sz w:val="28"/>
          <w:szCs w:val="28"/>
        </w:rPr>
        <w:t>Формы подведения итогов и контроля</w:t>
      </w:r>
    </w:p>
    <w:p w:rsidR="00DB105C" w:rsidRPr="00EF5F97" w:rsidRDefault="00DB105C" w:rsidP="00EF5F97">
      <w:pPr>
        <w:pStyle w:val="BodyText"/>
        <w:ind w:firstLine="540"/>
        <w:rPr>
          <w:sz w:val="28"/>
          <w:szCs w:val="28"/>
        </w:rPr>
      </w:pPr>
      <w:r w:rsidRPr="00EF5F97">
        <w:rPr>
          <w:sz w:val="28"/>
          <w:szCs w:val="28"/>
        </w:rPr>
        <w:t>Для полноценной реализации данной программы используются разные виды контроля:</w:t>
      </w:r>
    </w:p>
    <w:p w:rsidR="00DB105C" w:rsidRPr="00EF5F97" w:rsidRDefault="00DB105C" w:rsidP="00EF5F97">
      <w:pPr>
        <w:pStyle w:val="BodyText"/>
        <w:numPr>
          <w:ilvl w:val="0"/>
          <w:numId w:val="7"/>
        </w:numPr>
        <w:ind w:left="0" w:firstLine="540"/>
        <w:rPr>
          <w:sz w:val="28"/>
          <w:szCs w:val="28"/>
        </w:rPr>
      </w:pPr>
      <w:r w:rsidRPr="00EF5F97">
        <w:rPr>
          <w:sz w:val="28"/>
          <w:szCs w:val="28"/>
        </w:rPr>
        <w:t>текущий – осуществляется посредством наблюдения за деятельностью ребенка в процессе занятий;</w:t>
      </w:r>
    </w:p>
    <w:p w:rsidR="00DB105C" w:rsidRPr="00EF5F97" w:rsidRDefault="00DB105C" w:rsidP="00EF5F97">
      <w:pPr>
        <w:pStyle w:val="BodyText"/>
        <w:numPr>
          <w:ilvl w:val="0"/>
          <w:numId w:val="7"/>
        </w:numPr>
        <w:ind w:left="0" w:firstLine="540"/>
        <w:rPr>
          <w:sz w:val="28"/>
          <w:szCs w:val="28"/>
        </w:rPr>
      </w:pPr>
      <w:r w:rsidRPr="00EF5F97">
        <w:rPr>
          <w:sz w:val="28"/>
          <w:szCs w:val="28"/>
        </w:rPr>
        <w:t>промежуточный – празд</w:t>
      </w:r>
      <w:r>
        <w:rPr>
          <w:sz w:val="28"/>
          <w:szCs w:val="28"/>
        </w:rPr>
        <w:t>ники, конкурсы.</w:t>
      </w:r>
    </w:p>
    <w:p w:rsidR="00DB105C" w:rsidRPr="00EF5F97" w:rsidRDefault="00DB105C" w:rsidP="00EF5F97">
      <w:pPr>
        <w:pStyle w:val="BodyText"/>
        <w:numPr>
          <w:ilvl w:val="0"/>
          <w:numId w:val="7"/>
        </w:numPr>
        <w:ind w:left="0" w:firstLine="540"/>
        <w:rPr>
          <w:sz w:val="28"/>
          <w:szCs w:val="28"/>
        </w:rPr>
      </w:pPr>
      <w:r w:rsidRPr="00EF5F97">
        <w:rPr>
          <w:sz w:val="28"/>
          <w:szCs w:val="28"/>
        </w:rPr>
        <w:t>итоговый – открытые занятия, выставки.</w:t>
      </w:r>
    </w:p>
    <w:p w:rsidR="00DB105C" w:rsidRPr="00EF5F97" w:rsidRDefault="00DB105C" w:rsidP="00EF5F97">
      <w:pPr>
        <w:ind w:firstLine="540"/>
        <w:jc w:val="center"/>
        <w:rPr>
          <w:b/>
          <w:bCs/>
          <w:sz w:val="28"/>
          <w:szCs w:val="28"/>
        </w:rPr>
      </w:pPr>
    </w:p>
    <w:p w:rsidR="00DB105C" w:rsidRPr="00EF5F97" w:rsidRDefault="00DB105C" w:rsidP="00EF7312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DB105C" w:rsidRPr="004D0745" w:rsidRDefault="00DB105C" w:rsidP="004D0745">
      <w:pPr>
        <w:spacing w:line="360" w:lineRule="auto"/>
        <w:ind w:firstLine="708"/>
        <w:rPr>
          <w:b/>
          <w:bCs/>
          <w:sz w:val="28"/>
          <w:szCs w:val="28"/>
        </w:rPr>
      </w:pPr>
      <w:r w:rsidRPr="004D0745">
        <w:rPr>
          <w:b/>
          <w:bCs/>
          <w:sz w:val="28"/>
          <w:szCs w:val="28"/>
        </w:rPr>
        <w:t xml:space="preserve">Использованные источники: </w:t>
      </w:r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</w:rPr>
          <w:t>https://melkie.net/</w:t>
        </w:r>
      </w:hyperlink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#поделки@vremya_detei</w:t>
        </w:r>
      </w:hyperlink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#Творчество@ddouu</w:t>
        </w:r>
      </w:hyperlink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#из_бумаги@club_podelok_prosto</w:t>
        </w:r>
      </w:hyperlink>
      <w:r w:rsidRPr="004D074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hyperlink r:id="rId9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#оригами@club_podelok_prosto</w:t>
        </w:r>
      </w:hyperlink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0745">
        <w:rPr>
          <w:rFonts w:ascii="Times New Roman" w:hAnsi="Times New Roman" w:cs="Times New Roman"/>
          <w:sz w:val="28"/>
          <w:szCs w:val="28"/>
        </w:rPr>
        <w:t>Малышева Н.А.Сказочные поделки для малышей- М.:АСТ-ПРЕСС, 2001.- 136 с., ил.</w:t>
      </w:r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0745">
        <w:rPr>
          <w:rFonts w:ascii="Times New Roman" w:hAnsi="Times New Roman" w:cs="Times New Roman"/>
          <w:sz w:val="28"/>
          <w:szCs w:val="28"/>
          <w:lang w:val="en-US"/>
        </w:rPr>
        <w:t>Montessoriself.ru</w:t>
      </w:r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#аппликация_лепка@club_podelok_prosto</w:t>
        </w:r>
      </w:hyperlink>
      <w:hyperlink r:id="rId11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#аппликация_лепка@club_podelok_prosto</w:t>
        </w:r>
      </w:hyperlink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#поделки@vremya_detei</w:t>
        </w:r>
      </w:hyperlink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</w:rPr>
          <w:t>https://sun9-14.userapi.com/GxfsRnu8UpNs0PRfjkF4wsZyYfoncNcc_O2vyg/eg52PFgMRtg.jpg</w:t>
        </w:r>
      </w:hyperlink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0745">
        <w:rPr>
          <w:rFonts w:ascii="Times New Roman" w:hAnsi="Times New Roman" w:cs="Times New Roman"/>
          <w:sz w:val="28"/>
          <w:szCs w:val="28"/>
        </w:rPr>
        <w:t>Лыкова И.А. «Художественный труд в детском саду»</w:t>
      </w:r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0745">
        <w:rPr>
          <w:rFonts w:ascii="Times New Roman" w:hAnsi="Times New Roman" w:cs="Times New Roman"/>
          <w:sz w:val="28"/>
          <w:szCs w:val="28"/>
          <w:lang w:val="en-US"/>
        </w:rPr>
        <w:t xml:space="preserve">Maam.ru </w:t>
      </w:r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0745">
        <w:rPr>
          <w:rFonts w:ascii="Times New Roman" w:hAnsi="Times New Roman" w:cs="Times New Roman"/>
          <w:sz w:val="28"/>
          <w:szCs w:val="28"/>
        </w:rPr>
        <w:t>Шкицкая И. О. Аппликация из пластилина.</w:t>
      </w:r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0745">
        <w:rPr>
          <w:rFonts w:ascii="Times New Roman" w:hAnsi="Times New Roman" w:cs="Times New Roman"/>
          <w:sz w:val="28"/>
          <w:szCs w:val="28"/>
        </w:rPr>
        <w:t>Джуди Балчин, Тэмсин Картер, Мишель Пауэлл - Чудесные поделки своими руками -2010</w:t>
      </w:r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</w:rPr>
          <w:t>https://sun7-7.userapi.com/o7cJUqcM0OWnTwfaWBpe4TY6pROxPz34fqIAg/mgHXj_L8Ctk.jpg</w:t>
        </w:r>
      </w:hyperlink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074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D0745">
        <w:rPr>
          <w:rFonts w:ascii="Times New Roman" w:hAnsi="Times New Roman" w:cs="Times New Roman"/>
          <w:sz w:val="28"/>
          <w:szCs w:val="28"/>
        </w:rPr>
        <w:t>_</w:t>
      </w:r>
      <w:r w:rsidRPr="004D0745">
        <w:rPr>
          <w:rFonts w:ascii="Times New Roman" w:hAnsi="Times New Roman" w:cs="Times New Roman"/>
          <w:sz w:val="28"/>
          <w:szCs w:val="28"/>
          <w:lang w:val="en-US"/>
        </w:rPr>
        <w:t>nadya</w:t>
      </w:r>
      <w:r w:rsidRPr="004D0745">
        <w:rPr>
          <w:rFonts w:ascii="Times New Roman" w:hAnsi="Times New Roman" w:cs="Times New Roman"/>
          <w:sz w:val="28"/>
          <w:szCs w:val="28"/>
        </w:rPr>
        <w:t xml:space="preserve">  инстаграм</w:t>
      </w:r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5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#лето@club_podelok_prosto</w:t>
        </w:r>
      </w:hyperlink>
      <w:r w:rsidRPr="004D07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6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#из_бумаги@club_podelok_prosto</w:t>
        </w:r>
      </w:hyperlink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7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</w:rPr>
          <w:t>https://vk.com/video-162413575_456245156?list=bfedd24abe2bf0bb5a</w:t>
        </w:r>
      </w:hyperlink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8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</w:rPr>
          <w:t>https://vk.com/tvorchestvo_dety</w:t>
        </w:r>
      </w:hyperlink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9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</w:rPr>
          <w:t>https://sun9-69.userapi.com/jIHRjlEFKzqRB2l4Ng7eN-ChF7LBmjeF6idv9w/7zk8pMOquP0.jpg</w:t>
        </w:r>
      </w:hyperlink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0745">
        <w:rPr>
          <w:rFonts w:ascii="Times New Roman" w:hAnsi="Times New Roman" w:cs="Times New Roman"/>
          <w:sz w:val="28"/>
          <w:szCs w:val="28"/>
        </w:rPr>
        <w:t xml:space="preserve">Инстаграм </w:t>
      </w:r>
      <w:r w:rsidRPr="004D0745">
        <w:rPr>
          <w:rFonts w:ascii="Times New Roman" w:hAnsi="Times New Roman" w:cs="Times New Roman"/>
          <w:sz w:val="28"/>
          <w:szCs w:val="28"/>
          <w:lang w:val="en-US"/>
        </w:rPr>
        <w:t>@4_mom_kids_podelki</w:t>
      </w:r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0745">
        <w:rPr>
          <w:rFonts w:ascii="Times New Roman" w:hAnsi="Times New Roman" w:cs="Times New Roman"/>
          <w:sz w:val="28"/>
          <w:szCs w:val="28"/>
          <w:lang w:val="en-US"/>
        </w:rPr>
        <w:t>WK</w:t>
      </w:r>
      <w:r w:rsidRPr="004D0745">
        <w:rPr>
          <w:rFonts w:ascii="Times New Roman" w:hAnsi="Times New Roman" w:cs="Times New Roman"/>
          <w:sz w:val="28"/>
          <w:szCs w:val="28"/>
        </w:rPr>
        <w:t xml:space="preserve"> «Поделочка» поделки для детей.</w:t>
      </w:r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20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</w:rPr>
          <w:t>https://sun9-6.userapi.com/6Uom0h4hRSmMVTewjPPEVc6762I2vBaSXHdyGA/kIJuNQJtk94.jpg</w:t>
        </w:r>
      </w:hyperlink>
      <w:r w:rsidRPr="004D0745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  <w:shd w:val="clear" w:color="auto" w:fill="FFFFFF"/>
          </w:rPr>
          <w:t>#поделки@vremya_detei</w:t>
        </w:r>
      </w:hyperlink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22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</w:rPr>
          <w:t>https://sun9-59.userapi.com/vNUXY o9llXpvi5nr8VAKFaCNCxHNBP2UTxZWw/0107Fvp0MLw.jpg</w:t>
        </w:r>
      </w:hyperlink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23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</w:rPr>
          <w:t>http://io.nios.ru/articles2/61/10/ruchnoy-trud-sredstvo-vsestoronnego-razvitiya-lichnosti-rebenka</w:t>
        </w:r>
      </w:hyperlink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24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</w:rPr>
          <w:t>https://sun9-31.userapi.com/c7002/v7002439/8409b/f_h57jfso1c.jpg</w:t>
        </w:r>
      </w:hyperlink>
      <w:r w:rsidRPr="004D07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25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</w:rPr>
          <w:t>https://sun9-68.userapi.com/06NIxSL20ULvF1ahh2k5MO-BbAyoI4WRq-e7fw/YMDeMCh6dRs.jpg</w:t>
        </w:r>
      </w:hyperlink>
      <w:r w:rsidRPr="004D07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26" w:history="1">
        <w:r w:rsidRPr="004D0745">
          <w:rPr>
            <w:rStyle w:val="Hyperlink"/>
            <w:rFonts w:ascii="Times New Roman" w:hAnsi="Times New Roman" w:cs="Times New Roman"/>
            <w:sz w:val="28"/>
            <w:szCs w:val="28"/>
          </w:rPr>
          <w:t>https://sun9-45.userapi.com/c854124/v854124183/debe9/83DbulobVps.jpg</w:t>
        </w:r>
      </w:hyperlink>
      <w:r w:rsidRPr="004D07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05C" w:rsidRPr="004D0745" w:rsidRDefault="00DB105C" w:rsidP="004D0745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27" w:history="1">
        <w:r w:rsidRPr="00160758">
          <w:rPr>
            <w:rStyle w:val="Hyperlink"/>
            <w:rFonts w:ascii="Times New Roman" w:hAnsi="Times New Roman" w:cs="Times New Roman"/>
            <w:sz w:val="28"/>
            <w:szCs w:val="28"/>
          </w:rPr>
          <w:t>https://sun9-22.userapi.com/c857028/v857028075/1b6273/ORrHbBzQ6RQ.jpg</w:t>
        </w:r>
      </w:hyperlink>
      <w:r w:rsidRPr="004D07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05C" w:rsidRPr="005D0B67" w:rsidRDefault="00DB105C" w:rsidP="005D0B67">
      <w:pPr>
        <w:ind w:left="426"/>
        <w:jc w:val="center"/>
        <w:rPr>
          <w:b/>
          <w:bCs/>
          <w:color w:val="000000"/>
          <w:sz w:val="28"/>
          <w:szCs w:val="28"/>
        </w:rPr>
      </w:pPr>
      <w:r w:rsidRPr="005D0B67">
        <w:rPr>
          <w:b/>
          <w:bCs/>
          <w:color w:val="000000"/>
          <w:sz w:val="28"/>
          <w:szCs w:val="28"/>
        </w:rPr>
        <w:t xml:space="preserve">Календарный план </w:t>
      </w:r>
      <w:r>
        <w:rPr>
          <w:b/>
          <w:bCs/>
          <w:color w:val="000000"/>
          <w:sz w:val="28"/>
          <w:szCs w:val="28"/>
        </w:rPr>
        <w:t xml:space="preserve"> 1 года </w:t>
      </w:r>
      <w:r w:rsidRPr="005D0B67">
        <w:rPr>
          <w:b/>
          <w:bCs/>
          <w:color w:val="000000"/>
          <w:sz w:val="28"/>
          <w:szCs w:val="28"/>
        </w:rPr>
        <w:t>обучения</w:t>
      </w:r>
    </w:p>
    <w:p w:rsidR="00DB105C" w:rsidRPr="005D0B67" w:rsidRDefault="00DB105C" w:rsidP="005D0B67">
      <w:pPr>
        <w:pStyle w:val="ListParagraph"/>
        <w:ind w:left="786"/>
        <w:rPr>
          <w:b/>
          <w:bCs/>
          <w:color w:val="00000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181"/>
        <w:gridCol w:w="520"/>
        <w:gridCol w:w="1134"/>
        <w:gridCol w:w="850"/>
        <w:gridCol w:w="3260"/>
        <w:gridCol w:w="993"/>
        <w:gridCol w:w="1099"/>
      </w:tblGrid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Число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Время проведения занятия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Количество часов</w:t>
            </w:r>
          </w:p>
        </w:tc>
        <w:tc>
          <w:tcPr>
            <w:tcW w:w="326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Тема занятий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Место проведения</w:t>
            </w: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Форма контроля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Сбор материала.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Методический кабинет</w:t>
            </w: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</w:t>
            </w:r>
          </w:p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Овощи – «Заготовки в банках»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</w:t>
            </w:r>
          </w:p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Овощи – «Заготовки в банках»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Фрукты - «Сладкие заготовки»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</w:t>
            </w:r>
          </w:p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Фрукты - «Сладкие заготовки»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 гости к осени – «Осенняя гирлянда»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</w:t>
            </w:r>
          </w:p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опрос 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 гости к осени – «Осенняя гирлянда»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hd w:val="clear" w:color="auto" w:fill="FFFFFF"/>
              </w:rPr>
            </w:pPr>
            <w:r w:rsidRPr="006D042A">
              <w:rPr>
                <w:color w:val="000000"/>
              </w:rPr>
              <w:t>Деревья и кустарники -  «</w:t>
            </w:r>
            <w:r w:rsidRPr="006D042A">
              <w:rPr>
                <w:color w:val="000000"/>
                <w:shd w:val="clear" w:color="auto" w:fill="FFFFFF"/>
              </w:rPr>
              <w:t>Объемные деревья для макетов из картона и цветной бумаги, шишек»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6D042A">
            <w:pPr>
              <w:jc w:val="center"/>
              <w:rPr>
                <w:color w:val="000000"/>
              </w:rPr>
            </w:pPr>
            <w:r w:rsidRPr="006D042A">
              <w:rPr>
                <w:color w:val="000000"/>
              </w:rPr>
              <w:t>Деревья и кустарники -  «</w:t>
            </w:r>
            <w:r w:rsidRPr="006D042A">
              <w:rPr>
                <w:color w:val="000000"/>
                <w:shd w:val="clear" w:color="auto" w:fill="FFFFFF"/>
              </w:rPr>
              <w:t>Яблоки из бумаги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>Дары леса - «</w:t>
            </w:r>
            <w:r w:rsidRPr="00B86EF6">
              <w:t>Грибочки из бумажных тарелочек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Дары леса - «</w:t>
            </w:r>
            <w:r w:rsidRPr="00B86EF6">
              <w:t>Земляника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>Птицы - «</w:t>
            </w:r>
            <w:r w:rsidRPr="00B86EF6">
              <w:t>Сова на ветке. Оригами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>Птицы - «</w:t>
            </w:r>
            <w:r w:rsidRPr="00B86EF6">
              <w:t>Птицы в гнезде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hd w:val="clear" w:color="auto" w:fill="FFFFFF"/>
              </w:rPr>
            </w:pPr>
            <w:r w:rsidRPr="006D042A">
              <w:rPr>
                <w:color w:val="000000"/>
              </w:rPr>
              <w:t>Дикие животные – «</w:t>
            </w:r>
            <w:r w:rsidRPr="006D042A">
              <w:rPr>
                <w:color w:val="000000"/>
                <w:shd w:val="clear" w:color="auto" w:fill="FFFFFF"/>
              </w:rPr>
              <w:t>Ёжик из ладошки».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hd w:val="clear" w:color="auto" w:fill="FFFFFF"/>
              </w:rPr>
            </w:pPr>
            <w:r w:rsidRPr="006D042A">
              <w:rPr>
                <w:color w:val="000000"/>
              </w:rPr>
              <w:t>Дикие животные – «</w:t>
            </w:r>
            <w:r w:rsidRPr="006D042A">
              <w:rPr>
                <w:color w:val="000000"/>
                <w:shd w:val="clear" w:color="auto" w:fill="FFFFFF"/>
              </w:rPr>
              <w:t>Волк».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</w:rPr>
            </w:pPr>
            <w:r w:rsidRPr="006D042A">
              <w:rPr>
                <w:color w:val="000000"/>
              </w:rPr>
              <w:t xml:space="preserve">Закрепление 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B86EF6" w:rsidRDefault="00DB105C" w:rsidP="00856A52">
            <w:r w:rsidRPr="006D042A">
              <w:rPr>
                <w:color w:val="000000"/>
              </w:rPr>
              <w:t>Мой край - «</w:t>
            </w:r>
            <w:r w:rsidRPr="00B86EF6">
              <w:t>Цветы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90527B" w:rsidRDefault="00DB105C" w:rsidP="00856A52">
            <w:r w:rsidRPr="006D042A">
              <w:rPr>
                <w:color w:val="000000"/>
              </w:rPr>
              <w:t>Домашние животные -«</w:t>
            </w:r>
            <w:r w:rsidRPr="00B86EF6">
              <w:t>Собачка из ниток</w:t>
            </w:r>
            <w:r>
              <w:t>»</w:t>
            </w:r>
            <w:r w:rsidRPr="00B86EF6">
              <w:t>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90527B" w:rsidRDefault="00DB105C" w:rsidP="00856A52">
            <w:r w:rsidRPr="006D042A">
              <w:rPr>
                <w:color w:val="000000"/>
              </w:rPr>
              <w:t>Домашние животные -«</w:t>
            </w:r>
            <w:r w:rsidRPr="00B86EF6">
              <w:t>Собачка из ниток</w:t>
            </w:r>
            <w:r>
              <w:t>»</w:t>
            </w:r>
            <w:r w:rsidRPr="00B86EF6">
              <w:t>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90527B" w:rsidRDefault="00DB105C" w:rsidP="00856A52">
            <w:r w:rsidRPr="006D042A">
              <w:rPr>
                <w:color w:val="000000"/>
              </w:rPr>
              <w:t>Мой дом – «</w:t>
            </w:r>
            <w:r w:rsidRPr="0090527B">
              <w:t>Семья на палочках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</w:rPr>
            </w:pPr>
            <w:r w:rsidRPr="006D042A">
              <w:rPr>
                <w:color w:val="000000"/>
              </w:rPr>
              <w:t>Мой дом – «</w:t>
            </w:r>
            <w:r w:rsidRPr="0090527B">
              <w:t>Семья на палочках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hd w:val="clear" w:color="auto" w:fill="FFFFFF"/>
              </w:rPr>
            </w:pPr>
            <w:r w:rsidRPr="006D042A">
              <w:rPr>
                <w:color w:val="000000"/>
              </w:rPr>
              <w:t>Профессии - «</w:t>
            </w:r>
            <w:r w:rsidRPr="0090527B">
              <w:t>Кондитер, украшаем торт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</w:rPr>
            </w:pPr>
            <w:r w:rsidRPr="006D042A">
              <w:rPr>
                <w:color w:val="000000"/>
              </w:rPr>
              <w:t>Профессии - «</w:t>
            </w:r>
            <w:r w:rsidRPr="0090527B">
              <w:t>Флорист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hd w:val="clear" w:color="auto" w:fill="FFFFFF"/>
              </w:rPr>
            </w:pPr>
            <w:r w:rsidRPr="006D042A">
              <w:rPr>
                <w:color w:val="000000"/>
              </w:rPr>
              <w:t>На чем люди ездят - «Машина.</w:t>
            </w:r>
            <w:r w:rsidRPr="006D042A">
              <w:rPr>
                <w:color w:val="000000"/>
                <w:shd w:val="clear" w:color="auto" w:fill="FFFFFF"/>
              </w:rPr>
              <w:t xml:space="preserve"> Вышиваем с детьми на картоне пластиковой иглой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</w:rPr>
            </w:pPr>
            <w:r w:rsidRPr="006D042A">
              <w:rPr>
                <w:color w:val="000000"/>
              </w:rPr>
              <w:t xml:space="preserve">На чем люди ездят - «Машина. </w:t>
            </w:r>
            <w:r w:rsidRPr="006D042A">
              <w:rPr>
                <w:color w:val="000000"/>
                <w:shd w:val="clear" w:color="auto" w:fill="FFFFFF"/>
              </w:rPr>
              <w:t>Вышиваем с детьми на картоне пластиковой иглой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Кто зимой рисует на стекле? – </w:t>
            </w:r>
            <w:r w:rsidRPr="006D042A">
              <w:rPr>
                <w:color w:val="000000"/>
              </w:rPr>
              <w:t>«</w:t>
            </w:r>
            <w:r w:rsidRPr="00435AD0">
              <w:t>Мороженное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tabs>
                <w:tab w:val="center" w:pos="211"/>
              </w:tabs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Кто зимой рисует на стекле? – </w:t>
            </w:r>
            <w:r w:rsidRPr="006D042A">
              <w:rPr>
                <w:color w:val="000000"/>
              </w:rPr>
              <w:t>«</w:t>
            </w:r>
            <w:r w:rsidRPr="00435AD0">
              <w:t>Мороженное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b/>
                <w:bCs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Зимушка – зима – </w:t>
            </w:r>
            <w:r w:rsidRPr="006D042A">
              <w:rPr>
                <w:color w:val="000000"/>
              </w:rPr>
              <w:t>«</w:t>
            </w:r>
            <w:r w:rsidRPr="00435AD0">
              <w:t>Зимний пейзаж из макарон</w:t>
            </w:r>
            <w:r w:rsidRPr="006D042A">
              <w:rPr>
                <w:b/>
                <w:bCs/>
              </w:rPr>
              <w:t>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b/>
                <w:bCs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Зимушка – зима </w:t>
            </w:r>
            <w:r w:rsidRPr="006D042A">
              <w:rPr>
                <w:color w:val="000000"/>
              </w:rPr>
              <w:t>«</w:t>
            </w:r>
            <w:r w:rsidRPr="00435AD0">
              <w:t>Зимний пейзаж из макарон</w:t>
            </w:r>
            <w:r w:rsidRPr="006D042A">
              <w:rPr>
                <w:b/>
                <w:bCs/>
              </w:rPr>
              <w:t>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</w:rPr>
              <w:t>Елка красавица -«</w:t>
            </w:r>
            <w:r w:rsidRPr="00E11AE3">
              <w:t>Тестопластика «Колокольчики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Елка красавица -«</w:t>
            </w:r>
            <w:r w:rsidRPr="00E11AE3">
              <w:t>Тестопластика «Колокольчики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Игра 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Зимние забавы - «Снеговик»</w:t>
            </w:r>
          </w:p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</w:rPr>
            </w:pPr>
            <w:r w:rsidRPr="006D042A">
              <w:rPr>
                <w:color w:val="000000"/>
              </w:rPr>
              <w:t>Зимние забавы - «</w:t>
            </w:r>
            <w:r w:rsidRPr="00676888">
              <w:t>Игра эмоции</w:t>
            </w:r>
            <w:r w:rsidRPr="006D042A">
              <w:rPr>
                <w:color w:val="000000"/>
              </w:rPr>
              <w:t>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 xml:space="preserve">Одежда, обувь, головные уборы – </w:t>
            </w:r>
            <w:r w:rsidRPr="006D042A">
              <w:rPr>
                <w:color w:val="000000"/>
                <w:sz w:val="22"/>
                <w:szCs w:val="22"/>
              </w:rPr>
              <w:t>«</w:t>
            </w:r>
            <w:r w:rsidRPr="00676888">
              <w:t>Платочек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 Одежда, обувь, головные уборы – </w:t>
            </w:r>
            <w:r w:rsidRPr="006D042A">
              <w:rPr>
                <w:color w:val="000000"/>
              </w:rPr>
              <w:t>«</w:t>
            </w:r>
            <w:r w:rsidRPr="00676888">
              <w:t>Платье для девочек»,«Свитер для мальчиков</w:t>
            </w:r>
            <w:r w:rsidRPr="006D042A">
              <w:rPr>
                <w:color w:val="000000"/>
              </w:rPr>
              <w:t>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Народное творчество -«</w:t>
            </w:r>
            <w:r w:rsidRPr="006D042A">
              <w:rPr>
                <w:sz w:val="22"/>
                <w:szCs w:val="22"/>
              </w:rPr>
              <w:t>Барыня. Аппликация из пластилина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Народное творчество -«</w:t>
            </w:r>
            <w:r w:rsidRPr="006D042A">
              <w:rPr>
                <w:sz w:val="22"/>
                <w:szCs w:val="22"/>
              </w:rPr>
              <w:t>Барыня. Аппликация из пластилина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</w:rPr>
              <w:t>Народное творчество -</w:t>
            </w:r>
            <w:r w:rsidRPr="006D042A">
              <w:rPr>
                <w:color w:val="000000"/>
                <w:sz w:val="22"/>
                <w:szCs w:val="22"/>
              </w:rPr>
              <w:t xml:space="preserve"> </w:t>
            </w:r>
            <w:r w:rsidRPr="006D042A">
              <w:rPr>
                <w:color w:val="000000"/>
              </w:rPr>
              <w:t>«</w:t>
            </w:r>
            <w:r w:rsidRPr="00102A12">
              <w:t>Шкатулка с чувашским узором</w:t>
            </w:r>
            <w:r w:rsidRPr="006D042A">
              <w:rPr>
                <w:color w:val="000000"/>
              </w:rPr>
              <w:t>»</w:t>
            </w:r>
            <w:r w:rsidRPr="006D042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Народное творчество -</w:t>
            </w:r>
            <w:r w:rsidRPr="006D042A">
              <w:rPr>
                <w:color w:val="000000"/>
                <w:sz w:val="22"/>
                <w:szCs w:val="22"/>
              </w:rPr>
              <w:t xml:space="preserve"> </w:t>
            </w:r>
            <w:r w:rsidRPr="006D042A">
              <w:rPr>
                <w:color w:val="000000"/>
              </w:rPr>
              <w:t>«</w:t>
            </w:r>
            <w:r w:rsidRPr="00102A12">
              <w:t>Шкатулка с чувашским узором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>Правило дорожного движения - «</w:t>
            </w:r>
            <w:r w:rsidRPr="00102A12">
              <w:t>Машинка из спичечных коробков</w:t>
            </w:r>
            <w:r w:rsidRPr="006D042A">
              <w:rPr>
                <w:color w:val="000000"/>
                <w:sz w:val="22"/>
                <w:szCs w:val="22"/>
              </w:rPr>
              <w:t xml:space="preserve">» 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102A12">
              <w:t>день Св.Валентина</w:t>
            </w:r>
            <w:r w:rsidRPr="006D042A">
              <w:rPr>
                <w:color w:val="000000"/>
                <w:sz w:val="22"/>
                <w:szCs w:val="22"/>
              </w:rPr>
              <w:t>» «</w:t>
            </w:r>
            <w:r w:rsidRPr="00102A12">
              <w:t>Улиточки - сердеч</w:t>
            </w:r>
            <w:r>
              <w:t xml:space="preserve">ки </w:t>
            </w:r>
            <w:r w:rsidRPr="00102A12">
              <w:t xml:space="preserve"> 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ОБЖ – «</w:t>
            </w:r>
            <w:r w:rsidRPr="00837023">
              <w:t>Безопасность на воде</w:t>
            </w:r>
            <w:r w:rsidRPr="006D042A">
              <w:rPr>
                <w:color w:val="000000"/>
              </w:rPr>
              <w:t>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rPr>
          <w:trHeight w:val="441"/>
        </w:trPr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ОБЖ – «</w:t>
            </w:r>
            <w:r w:rsidRPr="00837023">
              <w:t>Настольный футбол</w:t>
            </w:r>
            <w:r w:rsidRPr="006D042A">
              <w:rPr>
                <w:color w:val="000000"/>
              </w:rPr>
              <w:t>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rPr>
          <w:trHeight w:val="313"/>
        </w:trPr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60F4" w:rsidRDefault="00DB105C" w:rsidP="00856A52">
            <w:r w:rsidRPr="006D042A">
              <w:rPr>
                <w:color w:val="000000"/>
              </w:rPr>
              <w:t>День защитника отечества- «</w:t>
            </w:r>
            <w:r w:rsidRPr="006D60F4">
              <w:t>Открытка для папы. Рисование ладошкой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День защитника отечества – «</w:t>
            </w:r>
            <w:r w:rsidRPr="006D60F4">
              <w:t>Игра крестики- нолики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  49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Март </w:t>
            </w: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D32E67" w:rsidRDefault="00DB105C" w:rsidP="00856A52">
            <w:r w:rsidRPr="006D042A">
              <w:rPr>
                <w:color w:val="000000"/>
              </w:rPr>
              <w:t>Мамы разные нужны, мамы всякие важны – «</w:t>
            </w:r>
            <w:r w:rsidRPr="00D32E67">
              <w:t>Чудесный мамин портрет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Мамы разные нужны, мамы всякие важны – «</w:t>
            </w:r>
            <w:r w:rsidRPr="00D32E67">
              <w:t>Чудесный мамин портрет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>Жилище, мебель, посуда – «</w:t>
            </w:r>
            <w:r w:rsidRPr="00D32E67">
              <w:t>Лепим посуду из холодного форфора</w:t>
            </w:r>
            <w:r w:rsidRPr="006D042A">
              <w:rPr>
                <w:color w:val="000000"/>
                <w:sz w:val="22"/>
                <w:szCs w:val="22"/>
              </w:rPr>
              <w:t>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>Весна – «</w:t>
            </w:r>
            <w:r w:rsidRPr="00D32E67">
              <w:t>Ваза с цветами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Весна – «</w:t>
            </w:r>
            <w:r w:rsidRPr="00D32E67">
              <w:t>Коллективная работа «Весн</w:t>
            </w:r>
            <w:r>
              <w:t>а</w:t>
            </w:r>
            <w:r w:rsidRPr="006D042A">
              <w:rPr>
                <w:color w:val="000000"/>
              </w:rPr>
              <w:t>».</w:t>
            </w:r>
            <w:r w:rsidRPr="006D042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>Книжкина неделя –«</w:t>
            </w:r>
            <w:r w:rsidRPr="000C6EFE">
              <w:t>Зайчик</w:t>
            </w:r>
            <w:r w:rsidRPr="006D042A">
              <w:rPr>
                <w:color w:val="000000"/>
                <w:sz w:val="22"/>
                <w:szCs w:val="22"/>
              </w:rPr>
              <w:t xml:space="preserve">» 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Книжкина неделя –«</w:t>
            </w:r>
            <w:r w:rsidRPr="000C6EFE">
              <w:t>Жираф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Закрепление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Закрепление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Неделя птиц – </w:t>
            </w:r>
            <w:r w:rsidRPr="006D042A">
              <w:rPr>
                <w:color w:val="000000"/>
              </w:rPr>
              <w:t>«</w:t>
            </w:r>
            <w:r w:rsidRPr="000C6EFE">
              <w:t>Птица на ветке</w:t>
            </w:r>
            <w:r w:rsidRPr="006D042A">
              <w:rPr>
                <w:color w:val="000000"/>
              </w:rPr>
              <w:t>»</w:t>
            </w:r>
            <w:r w:rsidRPr="006D042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Неделя птиц – </w:t>
            </w:r>
            <w:r w:rsidRPr="006D042A">
              <w:rPr>
                <w:color w:val="000000"/>
              </w:rPr>
              <w:t>«</w:t>
            </w:r>
            <w:r w:rsidRPr="000C6EFE">
              <w:t>Аисты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Космос – </w:t>
            </w:r>
            <w:r w:rsidRPr="006D042A">
              <w:rPr>
                <w:color w:val="000000"/>
              </w:rPr>
              <w:t>«</w:t>
            </w:r>
            <w:r w:rsidRPr="006D042A">
              <w:rPr>
                <w:color w:val="000000"/>
                <w:shd w:val="clear" w:color="auto" w:fill="FFFFFF"/>
              </w:rPr>
              <w:t>Коллективная работа на тему "День и ночь на планете Земля"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Космос </w:t>
            </w:r>
            <w:r w:rsidRPr="006D042A">
              <w:rPr>
                <w:color w:val="000000"/>
              </w:rPr>
              <w:t>– «</w:t>
            </w:r>
            <w:r w:rsidRPr="006D042A">
              <w:rPr>
                <w:color w:val="000000"/>
                <w:shd w:val="clear" w:color="auto" w:fill="FFFFFF"/>
              </w:rPr>
              <w:t>«Полет в космос» коллективная работа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D86A6A" w:rsidRDefault="00DB105C" w:rsidP="00856A52">
            <w:r w:rsidRPr="006D042A">
              <w:rPr>
                <w:color w:val="000000"/>
                <w:sz w:val="22"/>
                <w:szCs w:val="22"/>
              </w:rPr>
              <w:t xml:space="preserve">Мировой океан – </w:t>
            </w:r>
            <w:r w:rsidRPr="00D86A6A">
              <w:t>«Краб»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D86A6A" w:rsidRDefault="00DB105C" w:rsidP="00856A52">
            <w:r w:rsidRPr="006D042A">
              <w:rPr>
                <w:color w:val="000000"/>
                <w:sz w:val="22"/>
                <w:szCs w:val="22"/>
              </w:rPr>
              <w:t xml:space="preserve">Мировой океан – </w:t>
            </w:r>
            <w:r w:rsidRPr="00D86A6A">
              <w:t>«Аквариум с рыбками»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Земля наш общий дом  - </w:t>
            </w:r>
            <w:r w:rsidRPr="006D042A">
              <w:rPr>
                <w:color w:val="000000"/>
              </w:rPr>
              <w:t>«</w:t>
            </w:r>
            <w:r w:rsidRPr="006D042A">
              <w:rPr>
                <w:color w:val="000000"/>
                <w:shd w:val="clear" w:color="auto" w:fill="FFFFFF"/>
              </w:rPr>
              <w:t>Нежная поделка из глины и трав с цветами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Земля наш общий дом  - </w:t>
            </w:r>
            <w:r w:rsidRPr="006D042A">
              <w:rPr>
                <w:color w:val="000000"/>
              </w:rPr>
              <w:t>«</w:t>
            </w:r>
            <w:r w:rsidRPr="006D042A">
              <w:rPr>
                <w:color w:val="000000"/>
                <w:shd w:val="clear" w:color="auto" w:fill="FFFFFF"/>
              </w:rPr>
              <w:t>Нежная поделка из глины и трав с цветами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2A5C49" w:rsidRDefault="00DB105C" w:rsidP="00856A52">
            <w:r w:rsidRPr="006D042A">
              <w:rPr>
                <w:color w:val="000000"/>
              </w:rPr>
              <w:t>День Победы – «</w:t>
            </w:r>
            <w:r w:rsidRPr="002A5C49">
              <w:t>Гвоздики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2A5C49" w:rsidRDefault="00DB105C" w:rsidP="00856A52">
            <w:r w:rsidRPr="006D042A">
              <w:rPr>
                <w:color w:val="000000"/>
              </w:rPr>
              <w:t>День Победы – «</w:t>
            </w:r>
            <w:r w:rsidRPr="002A5C49">
              <w:t>Гвоздики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2A5C49" w:rsidRDefault="00DB105C" w:rsidP="00856A52">
            <w:r w:rsidRPr="006D042A">
              <w:rPr>
                <w:color w:val="000000"/>
              </w:rPr>
              <w:t>Танец весны – «</w:t>
            </w:r>
            <w:r w:rsidRPr="002A5C49">
              <w:t>Весенние ладошки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2A5C49" w:rsidRDefault="00DB105C" w:rsidP="00856A52">
            <w:r w:rsidRPr="006D042A">
              <w:rPr>
                <w:color w:val="000000"/>
              </w:rPr>
              <w:t>Танец весны – «</w:t>
            </w:r>
            <w:r w:rsidRPr="002A5C49">
              <w:t>Аппликация с пчелками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2A5C49" w:rsidRDefault="00DB105C" w:rsidP="00856A52">
            <w:r w:rsidRPr="002A5C49">
              <w:t xml:space="preserve"> Я человек - «Русалка»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2A5C49">
              <w:t>Я человек - «Русалка»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5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181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134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Выставка работ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1715" w:type="dxa"/>
            <w:gridSpan w:val="2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2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326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DB105C" w:rsidRPr="005D0B67" w:rsidRDefault="00DB105C" w:rsidP="005D0B67">
      <w:pPr>
        <w:pStyle w:val="ListParagraph"/>
        <w:numPr>
          <w:ilvl w:val="0"/>
          <w:numId w:val="6"/>
        </w:numPr>
        <w:jc w:val="center"/>
        <w:rPr>
          <w:color w:val="000000"/>
          <w:sz w:val="20"/>
          <w:szCs w:val="20"/>
        </w:rPr>
      </w:pPr>
    </w:p>
    <w:p w:rsidR="00DB105C" w:rsidRDefault="00DB105C" w:rsidP="005D0B67">
      <w:pPr>
        <w:ind w:left="426"/>
        <w:jc w:val="center"/>
        <w:rPr>
          <w:b/>
          <w:bCs/>
          <w:color w:val="000000"/>
          <w:sz w:val="28"/>
          <w:szCs w:val="28"/>
        </w:rPr>
      </w:pPr>
    </w:p>
    <w:p w:rsidR="00DB105C" w:rsidRDefault="00DB105C" w:rsidP="005D0B67">
      <w:pPr>
        <w:ind w:left="426"/>
        <w:jc w:val="center"/>
        <w:rPr>
          <w:b/>
          <w:bCs/>
          <w:color w:val="000000"/>
          <w:sz w:val="28"/>
          <w:szCs w:val="28"/>
        </w:rPr>
      </w:pPr>
    </w:p>
    <w:p w:rsidR="00DB105C" w:rsidRDefault="00DB105C" w:rsidP="005D0B67">
      <w:pPr>
        <w:ind w:left="426"/>
        <w:jc w:val="center"/>
        <w:rPr>
          <w:b/>
          <w:bCs/>
          <w:color w:val="000000"/>
          <w:sz w:val="28"/>
          <w:szCs w:val="28"/>
        </w:rPr>
      </w:pPr>
    </w:p>
    <w:p w:rsidR="00DB105C" w:rsidRPr="005D0B67" w:rsidRDefault="00DB105C" w:rsidP="005D0B67">
      <w:pPr>
        <w:ind w:left="426"/>
        <w:jc w:val="center"/>
        <w:rPr>
          <w:b/>
          <w:bCs/>
          <w:color w:val="000000"/>
          <w:sz w:val="28"/>
          <w:szCs w:val="28"/>
        </w:rPr>
      </w:pPr>
      <w:r w:rsidRPr="005D0B67">
        <w:rPr>
          <w:b/>
          <w:bCs/>
          <w:color w:val="000000"/>
          <w:sz w:val="28"/>
          <w:szCs w:val="28"/>
        </w:rPr>
        <w:t>Календарный план обучения</w:t>
      </w:r>
      <w:r>
        <w:rPr>
          <w:b/>
          <w:bCs/>
          <w:color w:val="000000"/>
          <w:sz w:val="28"/>
          <w:szCs w:val="28"/>
        </w:rPr>
        <w:t xml:space="preserve"> 2 года обучения</w:t>
      </w:r>
    </w:p>
    <w:p w:rsidR="00DB105C" w:rsidRPr="005D0B67" w:rsidRDefault="00DB105C" w:rsidP="005D0B67">
      <w:pPr>
        <w:pStyle w:val="ListParagraph"/>
        <w:ind w:left="786"/>
        <w:rPr>
          <w:b/>
          <w:bCs/>
          <w:color w:val="00000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134"/>
        <w:gridCol w:w="567"/>
        <w:gridCol w:w="993"/>
        <w:gridCol w:w="850"/>
        <w:gridCol w:w="3260"/>
        <w:gridCol w:w="993"/>
        <w:gridCol w:w="1099"/>
      </w:tblGrid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Число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Время проведения занятия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Количество часов</w:t>
            </w:r>
          </w:p>
        </w:tc>
        <w:tc>
          <w:tcPr>
            <w:tcW w:w="326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Тема занятий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Место проведения</w:t>
            </w: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Форма контроля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Август </w:t>
            </w: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Сбор материала.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Методический кабинет</w:t>
            </w: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</w:t>
            </w:r>
          </w:p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Сбор материала.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</w:t>
            </w:r>
          </w:p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Сбор материала.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</w:t>
            </w:r>
          </w:p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Овощи – «Пугало-чучело»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</w:t>
            </w:r>
          </w:p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Овощи – «Овощи» папье-маше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Овощи – «Репка»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Фрукты - «Груша»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</w:t>
            </w:r>
          </w:p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Фрукты - «Ананас»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Фрукты - «Яблоко» папье-маше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 гости к осени – «Зонтик»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</w:t>
            </w:r>
          </w:p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опрос </w:t>
            </w:r>
          </w:p>
        </w:tc>
      </w:tr>
      <w:tr w:rsidR="00DB105C" w:rsidRPr="00EF6B7E">
        <w:trPr>
          <w:trHeight w:val="765"/>
        </w:trPr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 гости к осени – «Роза из шишек»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 гости к осени – «Роза из шишек»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hd w:val="clear" w:color="auto" w:fill="FFFFFF"/>
              </w:rPr>
            </w:pPr>
            <w:r w:rsidRPr="006D042A">
              <w:rPr>
                <w:color w:val="000000"/>
              </w:rPr>
              <w:t>Деревья и кустарники -  «</w:t>
            </w:r>
            <w:r w:rsidRPr="006D042A">
              <w:rPr>
                <w:color w:val="000000"/>
                <w:shd w:val="clear" w:color="auto" w:fill="FFFFFF"/>
              </w:rPr>
              <w:t>Дерево из пшена»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</w:rPr>
            </w:pPr>
            <w:r w:rsidRPr="006D042A">
              <w:rPr>
                <w:color w:val="000000"/>
              </w:rPr>
              <w:t>Деревья и кустарники -  «</w:t>
            </w:r>
            <w:r w:rsidRPr="006D042A">
              <w:rPr>
                <w:color w:val="000000"/>
                <w:shd w:val="clear" w:color="auto" w:fill="FFFFFF"/>
              </w:rPr>
              <w:t>Пенек из бумаги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Деревья и кустарники -  «</w:t>
            </w:r>
            <w:r w:rsidRPr="006D042A">
              <w:rPr>
                <w:color w:val="000000"/>
                <w:shd w:val="clear" w:color="auto" w:fill="FFFFFF"/>
              </w:rPr>
              <w:t>Пенек из бумаги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>Дары леса - «</w:t>
            </w:r>
            <w:r>
              <w:t>Мухомор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Дары леса - «</w:t>
            </w:r>
            <w:r>
              <w:t>Мухомор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Дары леса - «</w:t>
            </w:r>
            <w:r>
              <w:t>Поляна с грибочками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>Птицы - «</w:t>
            </w:r>
            <w:r>
              <w:t>Цыпленок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>Птицы - «</w:t>
            </w:r>
            <w:r>
              <w:t>Необычный павлин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Птицы - «</w:t>
            </w:r>
            <w:r>
              <w:t>Необычный павлин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hd w:val="clear" w:color="auto" w:fill="FFFFFF"/>
              </w:rPr>
            </w:pPr>
            <w:r w:rsidRPr="006D042A">
              <w:rPr>
                <w:color w:val="000000"/>
              </w:rPr>
              <w:t>Дикие животные – «</w:t>
            </w:r>
            <w:r w:rsidRPr="006D042A">
              <w:rPr>
                <w:color w:val="000000"/>
                <w:shd w:val="clear" w:color="auto" w:fill="FFFFFF"/>
              </w:rPr>
              <w:t>Мышка на сырном кусочке».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hd w:val="clear" w:color="auto" w:fill="FFFFFF"/>
              </w:rPr>
            </w:pPr>
            <w:r w:rsidRPr="006D042A">
              <w:rPr>
                <w:color w:val="000000"/>
              </w:rPr>
              <w:t>Дикие животные – «</w:t>
            </w:r>
            <w:r w:rsidRPr="006D042A">
              <w:rPr>
                <w:color w:val="000000"/>
                <w:shd w:val="clear" w:color="auto" w:fill="FFFFFF"/>
              </w:rPr>
              <w:t>Бегемотик - балеринка».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Дикие животные – «</w:t>
            </w:r>
            <w:r w:rsidRPr="006D042A">
              <w:rPr>
                <w:color w:val="000000"/>
                <w:shd w:val="clear" w:color="auto" w:fill="FFFFFF"/>
              </w:rPr>
              <w:t>Бегемотик - балеринка».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</w:rPr>
            </w:pPr>
            <w:r w:rsidRPr="006D042A">
              <w:rPr>
                <w:color w:val="000000"/>
              </w:rPr>
              <w:t xml:space="preserve">Закрепление 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Игра 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B86EF6" w:rsidRDefault="00DB105C" w:rsidP="00856A52">
            <w:r w:rsidRPr="006D042A">
              <w:rPr>
                <w:color w:val="000000"/>
              </w:rPr>
              <w:t>Мой край - «</w:t>
            </w:r>
            <w:r>
              <w:t>Куколка из подручных материала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Мой край - «</w:t>
            </w:r>
            <w:r>
              <w:t>Куколка из подручных материала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Мой край - «</w:t>
            </w:r>
            <w:r>
              <w:t>Красота в просторе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90527B" w:rsidRDefault="00DB105C" w:rsidP="00856A52">
            <w:r w:rsidRPr="006D042A">
              <w:rPr>
                <w:color w:val="000000"/>
              </w:rPr>
              <w:t>Домашние животные -«</w:t>
            </w:r>
            <w:r>
              <w:t>Аквариум»</w:t>
            </w:r>
            <w:r w:rsidRPr="00B86EF6">
              <w:t>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90527B" w:rsidRDefault="00DB105C" w:rsidP="00856A52">
            <w:r w:rsidRPr="006D042A">
              <w:rPr>
                <w:color w:val="000000"/>
              </w:rPr>
              <w:t>Домашние животные -«</w:t>
            </w:r>
            <w:r>
              <w:t>Аквариум»</w:t>
            </w:r>
            <w:r w:rsidRPr="00B86EF6">
              <w:t>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Домашние животные -«</w:t>
            </w:r>
            <w:r>
              <w:t>Корова»</w:t>
            </w:r>
            <w:r w:rsidRPr="00B86EF6">
              <w:t>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90527B" w:rsidRDefault="00DB105C" w:rsidP="00856A52">
            <w:r w:rsidRPr="006D042A">
              <w:rPr>
                <w:color w:val="000000"/>
              </w:rPr>
              <w:t>Мой дом – «</w:t>
            </w:r>
            <w:r>
              <w:t>Квилинг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</w:rPr>
            </w:pPr>
            <w:r w:rsidRPr="006D042A">
              <w:rPr>
                <w:color w:val="000000"/>
              </w:rPr>
              <w:t>Мой дом – «</w:t>
            </w:r>
            <w:r>
              <w:t>Аппликация из макарон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Мой дом – «</w:t>
            </w:r>
            <w:r>
              <w:t>Аппликация из макарон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hd w:val="clear" w:color="auto" w:fill="FFFFFF"/>
              </w:rPr>
            </w:pPr>
            <w:r w:rsidRPr="006D042A">
              <w:rPr>
                <w:color w:val="000000"/>
              </w:rPr>
              <w:t>Профессии - «</w:t>
            </w:r>
            <w:r>
              <w:t>Клоун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Профессии - «</w:t>
            </w:r>
            <w:r>
              <w:t>Клоун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</w:rPr>
            </w:pPr>
            <w:r w:rsidRPr="006D042A">
              <w:rPr>
                <w:color w:val="000000"/>
              </w:rPr>
              <w:t>Профессии - «</w:t>
            </w:r>
            <w:r>
              <w:t>Презентик на день матери</w:t>
            </w:r>
            <w:r w:rsidRPr="0090527B">
              <w:t>т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hd w:val="clear" w:color="auto" w:fill="FFFFFF"/>
              </w:rPr>
            </w:pPr>
            <w:r w:rsidRPr="006D042A">
              <w:rPr>
                <w:color w:val="000000"/>
              </w:rPr>
              <w:t>На чем люди ездят - «Воздушный змей»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На чем люди ездят - «Канатная дорога»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</w:rPr>
            </w:pPr>
            <w:r w:rsidRPr="006D042A">
              <w:rPr>
                <w:color w:val="000000"/>
              </w:rPr>
              <w:t>На чем люди ездят - «Канатная дорога»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Кто зимой рисует на стекле? – </w:t>
            </w:r>
            <w:r w:rsidRPr="006D042A">
              <w:rPr>
                <w:color w:val="000000"/>
              </w:rPr>
              <w:t>«</w:t>
            </w:r>
            <w:r>
              <w:t>Зимний город</w:t>
            </w:r>
            <w:r w:rsidRPr="006D042A">
              <w:rPr>
                <w:color w:val="000000"/>
              </w:rPr>
              <w:t>» коллективная работа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tabs>
                <w:tab w:val="center" w:pos="211"/>
              </w:tabs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Кто зимой рисует на стекле? – </w:t>
            </w:r>
            <w:r w:rsidRPr="006D042A">
              <w:rPr>
                <w:color w:val="000000"/>
              </w:rPr>
              <w:t>«</w:t>
            </w:r>
            <w:r>
              <w:t>Пингвины на льдине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Кто зимой рисует на стекле? – </w:t>
            </w:r>
            <w:r w:rsidRPr="006D042A">
              <w:rPr>
                <w:color w:val="000000"/>
              </w:rPr>
              <w:t>«</w:t>
            </w:r>
            <w:r>
              <w:t>Пингвины на льдине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b/>
                <w:bCs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Зимушка – зима – </w:t>
            </w:r>
            <w:r w:rsidRPr="006D042A">
              <w:rPr>
                <w:color w:val="000000"/>
              </w:rPr>
              <w:t>«</w:t>
            </w:r>
            <w:r>
              <w:t>Зимний лес</w:t>
            </w:r>
            <w:r w:rsidRPr="006D042A">
              <w:rPr>
                <w:b/>
                <w:bCs/>
              </w:rPr>
              <w:t xml:space="preserve">» </w:t>
            </w:r>
            <w:r w:rsidRPr="00D341BE">
              <w:t>диорама</w:t>
            </w:r>
            <w:r w:rsidRPr="006D042A">
              <w:rPr>
                <w:b/>
                <w:bCs/>
              </w:rPr>
              <w:t>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Зимушка – зима – </w:t>
            </w:r>
            <w:r w:rsidRPr="006D042A">
              <w:rPr>
                <w:color w:val="000000"/>
              </w:rPr>
              <w:t>«</w:t>
            </w:r>
            <w:r>
              <w:t>Зимний лес</w:t>
            </w:r>
            <w:r w:rsidRPr="006D042A">
              <w:rPr>
                <w:b/>
                <w:bCs/>
              </w:rPr>
              <w:t xml:space="preserve">» </w:t>
            </w:r>
            <w:r w:rsidRPr="00D341BE">
              <w:t>диорама</w:t>
            </w:r>
            <w:r w:rsidRPr="006D042A">
              <w:rPr>
                <w:b/>
                <w:bCs/>
              </w:rPr>
              <w:t>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b/>
                <w:bCs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Зимушка – зима – </w:t>
            </w:r>
            <w:r w:rsidRPr="006D042A">
              <w:rPr>
                <w:color w:val="000000"/>
              </w:rPr>
              <w:t>«</w:t>
            </w:r>
            <w:r>
              <w:t>Зимний лес</w:t>
            </w:r>
            <w:r w:rsidRPr="006D042A">
              <w:rPr>
                <w:b/>
                <w:bCs/>
              </w:rPr>
              <w:t xml:space="preserve">» </w:t>
            </w:r>
            <w:r w:rsidRPr="00D341BE">
              <w:t>диорама</w:t>
            </w:r>
            <w:r w:rsidRPr="006D042A">
              <w:rPr>
                <w:b/>
                <w:bCs/>
              </w:rPr>
              <w:t>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</w:rPr>
              <w:t>Елка красавица - «Гномы из шишек»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Елка красавица -«</w:t>
            </w:r>
            <w:r>
              <w:t>Клубничка на елку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Елка красавица -«</w:t>
            </w:r>
            <w:r>
              <w:t>Клубничка на елку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Игра 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Закрепление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Зимние забавы - «Девочка на лыжах»</w:t>
            </w:r>
          </w:p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Зимние забавы - «Фигурное катание».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</w:rPr>
            </w:pPr>
            <w:r w:rsidRPr="006D042A">
              <w:rPr>
                <w:color w:val="000000"/>
              </w:rPr>
              <w:t>Зимние забавы - «Фигурное катание».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 xml:space="preserve">Одежда, обувь, головные уборы – </w:t>
            </w:r>
            <w:r w:rsidRPr="006D042A">
              <w:rPr>
                <w:color w:val="000000"/>
                <w:sz w:val="22"/>
                <w:szCs w:val="22"/>
              </w:rPr>
              <w:t>«Девочка припевочка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 xml:space="preserve">Одежда, обувь, головные уборы – </w:t>
            </w:r>
            <w:r w:rsidRPr="006D042A">
              <w:rPr>
                <w:color w:val="000000"/>
                <w:sz w:val="22"/>
                <w:szCs w:val="22"/>
              </w:rPr>
              <w:t>«</w:t>
            </w:r>
            <w:r>
              <w:t>игра «Кто наденет шляпу быстрее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 </w:t>
            </w:r>
            <w:r w:rsidRPr="006D042A">
              <w:rPr>
                <w:color w:val="000000"/>
              </w:rPr>
              <w:t xml:space="preserve">Одежда, обувь, головные уборы – </w:t>
            </w:r>
            <w:r w:rsidRPr="006D042A">
              <w:rPr>
                <w:color w:val="000000"/>
                <w:sz w:val="22"/>
                <w:szCs w:val="22"/>
              </w:rPr>
              <w:t>«</w:t>
            </w:r>
            <w:r>
              <w:t>Дымковская барыня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Народное творчество -«</w:t>
            </w:r>
            <w:r>
              <w:t>Дымковская барыня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Народное творчество -«</w:t>
            </w:r>
            <w:r>
              <w:t>Дымковская барыня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Народное творчество -«</w:t>
            </w:r>
            <w:r>
              <w:t>Дымковская барыня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</w:rPr>
              <w:t>Народное творчество -</w:t>
            </w:r>
            <w:r w:rsidRPr="006D042A">
              <w:rPr>
                <w:color w:val="000000"/>
                <w:sz w:val="22"/>
                <w:szCs w:val="22"/>
              </w:rPr>
              <w:t xml:space="preserve"> </w:t>
            </w:r>
            <w:r w:rsidRPr="006D042A">
              <w:rPr>
                <w:color w:val="000000"/>
              </w:rPr>
              <w:t>«</w:t>
            </w:r>
            <w:r>
              <w:t>Вышивка чувашского узора</w:t>
            </w:r>
            <w:r w:rsidRPr="006D042A">
              <w:rPr>
                <w:color w:val="000000"/>
              </w:rPr>
              <w:t>»</w:t>
            </w:r>
            <w:r w:rsidRPr="006D042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Народное творчество -</w:t>
            </w:r>
            <w:r w:rsidRPr="006D042A">
              <w:rPr>
                <w:color w:val="000000"/>
                <w:sz w:val="22"/>
                <w:szCs w:val="22"/>
              </w:rPr>
              <w:t xml:space="preserve"> </w:t>
            </w:r>
            <w:r w:rsidRPr="006D042A">
              <w:rPr>
                <w:color w:val="000000"/>
              </w:rPr>
              <w:t>«</w:t>
            </w:r>
            <w:r>
              <w:t>Вышивка чувашского узора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Народное творчество -</w:t>
            </w:r>
            <w:r w:rsidRPr="006D042A">
              <w:rPr>
                <w:color w:val="000000"/>
                <w:sz w:val="22"/>
                <w:szCs w:val="22"/>
              </w:rPr>
              <w:t xml:space="preserve"> </w:t>
            </w:r>
            <w:r w:rsidRPr="006D042A">
              <w:rPr>
                <w:color w:val="000000"/>
              </w:rPr>
              <w:t>«</w:t>
            </w:r>
            <w:r>
              <w:t>Вышивка чувашского узора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>Правило дорожного движения - «</w:t>
            </w:r>
            <w:r>
              <w:t>Аппликация с помощью ниток</w:t>
            </w:r>
            <w:r w:rsidRPr="006D042A">
              <w:rPr>
                <w:color w:val="000000"/>
                <w:sz w:val="22"/>
                <w:szCs w:val="22"/>
              </w:rPr>
              <w:t>» - машинка.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Правило дорожного движения - «</w:t>
            </w:r>
            <w:r>
              <w:t>Аппликация с помощью ниток</w:t>
            </w:r>
            <w:r w:rsidRPr="006D042A">
              <w:rPr>
                <w:color w:val="000000"/>
                <w:sz w:val="22"/>
                <w:szCs w:val="22"/>
              </w:rPr>
              <w:t>» - кораблик.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>
              <w:t>Презентик на день «С</w:t>
            </w:r>
            <w:r w:rsidRPr="00102A12">
              <w:t>в.Валентина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  <w:r>
              <w:t xml:space="preserve"> - панно на стену. </w:t>
            </w:r>
            <w:r w:rsidRPr="00102A12">
              <w:t xml:space="preserve"> 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ОБЖ – «</w:t>
            </w:r>
            <w:r>
              <w:t>Субмарина</w:t>
            </w:r>
            <w:r w:rsidRPr="006D042A">
              <w:rPr>
                <w:color w:val="000000"/>
              </w:rPr>
              <w:t>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ОБЖ – «</w:t>
            </w:r>
            <w:r>
              <w:t>Субмарина</w:t>
            </w:r>
            <w:r w:rsidRPr="006D042A">
              <w:rPr>
                <w:color w:val="000000"/>
              </w:rPr>
              <w:t>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rPr>
          <w:trHeight w:val="441"/>
        </w:trPr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ОБЖ – «</w:t>
            </w:r>
            <w:r>
              <w:t>Паучки</w:t>
            </w:r>
            <w:r w:rsidRPr="006D042A">
              <w:rPr>
                <w:color w:val="000000"/>
              </w:rPr>
              <w:t>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rPr>
          <w:trHeight w:val="313"/>
        </w:trPr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60F4" w:rsidRDefault="00DB105C" w:rsidP="00856A52">
            <w:r w:rsidRPr="006D042A">
              <w:rPr>
                <w:color w:val="000000"/>
              </w:rPr>
              <w:t>День защитника отечества- «</w:t>
            </w:r>
            <w:r>
              <w:t>Объемный кораблик на волнах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День защитника отечества – «</w:t>
            </w:r>
            <w:r>
              <w:t>Объемный кораблик на волнах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Март </w:t>
            </w: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D32E67" w:rsidRDefault="00DB105C" w:rsidP="00856A52">
            <w:r w:rsidRPr="006D042A">
              <w:rPr>
                <w:color w:val="000000"/>
              </w:rPr>
              <w:t>Мамы разные нужны, мамы всякие важны – «</w:t>
            </w:r>
            <w:r>
              <w:t>Красивый букетик»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Мамы разные нужны, мамы всякие важны – «</w:t>
            </w:r>
            <w:r>
              <w:t>Веселый кактус»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Мамы разные нужны, мамы всякие важны – «</w:t>
            </w:r>
            <w:r>
              <w:t>Веселый кактус»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>Жилище, мебель, посуда – «</w:t>
            </w:r>
            <w:r>
              <w:t>Ромашковый чай</w:t>
            </w:r>
            <w:r w:rsidRPr="006D042A">
              <w:rPr>
                <w:color w:val="000000"/>
                <w:sz w:val="22"/>
                <w:szCs w:val="22"/>
              </w:rPr>
              <w:t>» - картина.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Жилище, мебель, посуда – «</w:t>
            </w:r>
            <w:r>
              <w:t>Ромашковый чай</w:t>
            </w:r>
            <w:r w:rsidRPr="006D042A">
              <w:rPr>
                <w:color w:val="000000"/>
                <w:sz w:val="22"/>
                <w:szCs w:val="22"/>
              </w:rPr>
              <w:t>» - картина.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>Весна – «</w:t>
            </w:r>
            <w:r>
              <w:t>Картина нитками- Весна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Весна – «</w:t>
            </w:r>
            <w:r>
              <w:t>Картина нитками- Весна</w:t>
            </w:r>
            <w:r w:rsidRPr="006D042A">
              <w:rPr>
                <w:color w:val="000000"/>
                <w:sz w:val="22"/>
                <w:szCs w:val="22"/>
              </w:rPr>
              <w:t>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Весна – «</w:t>
            </w:r>
            <w:r>
              <w:t>Картина нитками- Весна</w:t>
            </w:r>
            <w:r w:rsidRPr="006D042A">
              <w:rPr>
                <w:color w:val="000000"/>
                <w:sz w:val="22"/>
                <w:szCs w:val="22"/>
              </w:rPr>
              <w:t>».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>Книжкина неделя –«</w:t>
            </w:r>
            <w:r>
              <w:t>Красная шапочка</w:t>
            </w:r>
            <w:r w:rsidRPr="006D042A">
              <w:rPr>
                <w:color w:val="000000"/>
                <w:sz w:val="22"/>
                <w:szCs w:val="22"/>
              </w:rPr>
              <w:t xml:space="preserve">» 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Книжкина неделя –«</w:t>
            </w:r>
            <w:r>
              <w:t>Рапунцель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Книжкина неделя –«</w:t>
            </w:r>
            <w:r>
              <w:t>Рапунцель</w:t>
            </w:r>
            <w:r w:rsidRPr="006D042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Закрепление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Закрепление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Закрепление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sz w:val="28"/>
                <w:szCs w:val="28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Неделя птиц – </w:t>
            </w:r>
            <w:r w:rsidRPr="006D042A">
              <w:rPr>
                <w:color w:val="000000"/>
              </w:rPr>
              <w:t>«</w:t>
            </w:r>
            <w:r>
              <w:t>Ароматная совушка</w:t>
            </w:r>
            <w:r w:rsidRPr="006D042A">
              <w:rPr>
                <w:color w:val="000000"/>
              </w:rPr>
              <w:t>»</w:t>
            </w:r>
            <w:r w:rsidRPr="006D042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Неделя птиц – </w:t>
            </w:r>
            <w:r w:rsidRPr="006D042A">
              <w:rPr>
                <w:color w:val="000000"/>
              </w:rPr>
              <w:t>«</w:t>
            </w:r>
            <w:r>
              <w:t>Ароматная совушка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Неделя птиц – </w:t>
            </w:r>
            <w:r w:rsidRPr="006D042A">
              <w:rPr>
                <w:color w:val="000000"/>
              </w:rPr>
              <w:t>«</w:t>
            </w:r>
            <w:r>
              <w:t>Роскошный лебедь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Космос – </w:t>
            </w:r>
            <w:r w:rsidRPr="006D042A">
              <w:rPr>
                <w:color w:val="000000"/>
              </w:rPr>
              <w:t>«</w:t>
            </w:r>
            <w:r w:rsidRPr="006D042A">
              <w:rPr>
                <w:color w:val="000000"/>
                <w:shd w:val="clear" w:color="auto" w:fill="FFFFFF"/>
              </w:rPr>
              <w:t>Забавный монстрик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Космос – </w:t>
            </w:r>
            <w:r w:rsidRPr="006D042A">
              <w:rPr>
                <w:color w:val="000000"/>
              </w:rPr>
              <w:t>«</w:t>
            </w:r>
            <w:r w:rsidRPr="006D042A">
              <w:rPr>
                <w:color w:val="000000"/>
                <w:shd w:val="clear" w:color="auto" w:fill="FFFFFF"/>
              </w:rPr>
              <w:t>Радуга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Космос </w:t>
            </w:r>
            <w:r w:rsidRPr="006D042A">
              <w:rPr>
                <w:color w:val="000000"/>
              </w:rPr>
              <w:t>– «Солнце из макарон»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D86A6A" w:rsidRDefault="00DB105C" w:rsidP="00856A52">
            <w:r w:rsidRPr="006D042A">
              <w:rPr>
                <w:color w:val="000000"/>
                <w:sz w:val="22"/>
                <w:szCs w:val="22"/>
              </w:rPr>
              <w:t xml:space="preserve">Мировой океан – </w:t>
            </w:r>
            <w:r w:rsidRPr="00D86A6A">
              <w:t>«</w:t>
            </w:r>
            <w:r>
              <w:t>Осьминожка</w:t>
            </w:r>
            <w:r w:rsidRPr="00D86A6A"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Мировой океан – </w:t>
            </w:r>
            <w:r w:rsidRPr="00D86A6A">
              <w:t>«</w:t>
            </w:r>
            <w:r>
              <w:t>Крокодил</w:t>
            </w:r>
            <w:r w:rsidRPr="00D86A6A"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D86A6A" w:rsidRDefault="00DB105C" w:rsidP="00856A52">
            <w:r w:rsidRPr="006D042A">
              <w:rPr>
                <w:color w:val="000000"/>
                <w:sz w:val="22"/>
                <w:szCs w:val="22"/>
              </w:rPr>
              <w:t xml:space="preserve">Мировой океан – </w:t>
            </w:r>
            <w:r w:rsidRPr="00D86A6A">
              <w:t>«</w:t>
            </w:r>
            <w:r>
              <w:t>Крокодил</w:t>
            </w:r>
            <w:r w:rsidRPr="00D86A6A"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Земля наш общий дом  - </w:t>
            </w:r>
            <w:r w:rsidRPr="006D042A">
              <w:rPr>
                <w:color w:val="000000"/>
              </w:rPr>
              <w:t>«</w:t>
            </w:r>
            <w:r w:rsidRPr="006D042A">
              <w:rPr>
                <w:color w:val="000000"/>
                <w:shd w:val="clear" w:color="auto" w:fill="FFFFFF"/>
              </w:rPr>
              <w:t>Кит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Земля наш общий дом  - </w:t>
            </w:r>
            <w:r w:rsidRPr="006D042A">
              <w:rPr>
                <w:color w:val="000000"/>
              </w:rPr>
              <w:t>«</w:t>
            </w:r>
            <w:r w:rsidRPr="006D042A">
              <w:rPr>
                <w:color w:val="000000"/>
                <w:shd w:val="clear" w:color="auto" w:fill="FFFFFF"/>
              </w:rPr>
              <w:t>Кит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 xml:space="preserve">Земля наш общий дом  - </w:t>
            </w:r>
            <w:r w:rsidRPr="006D042A">
              <w:rPr>
                <w:color w:val="000000"/>
              </w:rPr>
              <w:t>«</w:t>
            </w:r>
            <w:r w:rsidRPr="006D042A">
              <w:rPr>
                <w:color w:val="000000"/>
                <w:shd w:val="clear" w:color="auto" w:fill="FFFFFF"/>
              </w:rPr>
              <w:t>Пасхальный декор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День Победы -«</w:t>
            </w:r>
            <w:r w:rsidRPr="006D042A">
              <w:rPr>
                <w:color w:val="000000"/>
                <w:shd w:val="clear" w:color="auto" w:fill="FFFFFF"/>
              </w:rPr>
              <w:t>Пасхальный декор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День Победы – «</w:t>
            </w:r>
            <w:r>
              <w:t>Открытка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2A5C49" w:rsidRDefault="00DB105C" w:rsidP="00856A52">
            <w:r w:rsidRPr="006D042A">
              <w:rPr>
                <w:color w:val="000000"/>
              </w:rPr>
              <w:t>День Победы – «</w:t>
            </w:r>
            <w:r>
              <w:t>Открытка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День Победы – «Девушка в шляпе»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опрос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День Победы – «Девушка в шляпе»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2A5C49" w:rsidRDefault="00DB105C" w:rsidP="00856A52">
            <w:r w:rsidRPr="006D042A">
              <w:rPr>
                <w:color w:val="000000"/>
              </w:rPr>
              <w:t>День Победы – «Девушка в шляпе»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2A5C49" w:rsidRDefault="00DB105C" w:rsidP="00856A52">
            <w:r w:rsidRPr="006D042A">
              <w:rPr>
                <w:color w:val="000000"/>
              </w:rPr>
              <w:t>Танец весны – «</w:t>
            </w:r>
            <w:r>
              <w:t>Божьи коровки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</w:rPr>
              <w:t>Танец весны – «Одуванчики»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2A5C49" w:rsidRDefault="00DB105C" w:rsidP="00856A52">
            <w:r w:rsidRPr="006D042A">
              <w:rPr>
                <w:color w:val="000000"/>
              </w:rPr>
              <w:t>Танец весны – «</w:t>
            </w:r>
            <w:r>
              <w:t>Бумажные игрушки - букашки</w:t>
            </w:r>
            <w:r w:rsidRPr="006D042A">
              <w:rPr>
                <w:color w:val="000000"/>
              </w:rPr>
              <w:t>»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Беседа, 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6D042A">
            <w:pPr>
              <w:jc w:val="center"/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Выставка работ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6D042A">
            <w:pPr>
              <w:jc w:val="center"/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Выставка работ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6D042A">
            <w:pPr>
              <w:jc w:val="center"/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Выставка работ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675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34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993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16-18</w:t>
            </w: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Выставка работ</w:t>
            </w: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Игра</w:t>
            </w:r>
          </w:p>
        </w:tc>
      </w:tr>
      <w:tr w:rsidR="00DB105C" w:rsidRPr="00EF6B7E">
        <w:tc>
          <w:tcPr>
            <w:tcW w:w="1809" w:type="dxa"/>
            <w:gridSpan w:val="2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  <w:r w:rsidRPr="006D042A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3260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DB105C" w:rsidRPr="006D042A" w:rsidRDefault="00DB105C" w:rsidP="006D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</w:tcPr>
          <w:p w:rsidR="00DB105C" w:rsidRPr="006D042A" w:rsidRDefault="00DB105C" w:rsidP="00856A5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DB105C" w:rsidRPr="005D0B67" w:rsidRDefault="00DB105C" w:rsidP="005D0B67">
      <w:pPr>
        <w:pStyle w:val="ListParagraph"/>
        <w:numPr>
          <w:ilvl w:val="0"/>
          <w:numId w:val="6"/>
        </w:numPr>
        <w:jc w:val="center"/>
        <w:rPr>
          <w:color w:val="000000"/>
          <w:sz w:val="20"/>
          <w:szCs w:val="20"/>
        </w:rPr>
      </w:pPr>
    </w:p>
    <w:p w:rsidR="00DB105C" w:rsidRPr="005D0B67" w:rsidRDefault="00DB105C" w:rsidP="005D0B67">
      <w:pPr>
        <w:ind w:left="426"/>
      </w:pPr>
    </w:p>
    <w:p w:rsidR="00DB105C" w:rsidRPr="004D0745" w:rsidRDefault="00DB105C">
      <w:pPr>
        <w:rPr>
          <w:sz w:val="28"/>
          <w:szCs w:val="28"/>
        </w:rPr>
      </w:pPr>
    </w:p>
    <w:sectPr w:rsidR="00DB105C" w:rsidRPr="004D0745" w:rsidSect="00704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17FE"/>
    <w:multiLevelType w:val="multilevel"/>
    <w:tmpl w:val="2FBEF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8E0CCD"/>
    <w:multiLevelType w:val="hybridMultilevel"/>
    <w:tmpl w:val="0958CA4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E60ADD"/>
    <w:multiLevelType w:val="hybridMultilevel"/>
    <w:tmpl w:val="CF7A140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">
    <w:nsid w:val="3D4305F0"/>
    <w:multiLevelType w:val="hybridMultilevel"/>
    <w:tmpl w:val="0EEA766A"/>
    <w:lvl w:ilvl="0" w:tplc="55BC7AF2">
      <w:start w:val="1"/>
      <w:numFmt w:val="bullet"/>
      <w:lvlText w:val="•"/>
      <w:lvlJc w:val="left"/>
      <w:pPr>
        <w:ind w:left="415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1A36E826">
      <w:start w:val="1"/>
      <w:numFmt w:val="bullet"/>
      <w:lvlText w:val="o"/>
      <w:lvlJc w:val="left"/>
      <w:pPr>
        <w:ind w:left="1222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96CA6E4A">
      <w:start w:val="1"/>
      <w:numFmt w:val="bullet"/>
      <w:lvlText w:val="▪"/>
      <w:lvlJc w:val="left"/>
      <w:pPr>
        <w:ind w:left="1942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A12EEF1A">
      <w:start w:val="1"/>
      <w:numFmt w:val="bullet"/>
      <w:lvlText w:val="•"/>
      <w:lvlJc w:val="left"/>
      <w:pPr>
        <w:ind w:left="2662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3752D56A">
      <w:start w:val="1"/>
      <w:numFmt w:val="bullet"/>
      <w:lvlText w:val="o"/>
      <w:lvlJc w:val="left"/>
      <w:pPr>
        <w:ind w:left="3382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DDB8986E">
      <w:start w:val="1"/>
      <w:numFmt w:val="bullet"/>
      <w:lvlText w:val="▪"/>
      <w:lvlJc w:val="left"/>
      <w:pPr>
        <w:ind w:left="4102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281864F6">
      <w:start w:val="1"/>
      <w:numFmt w:val="bullet"/>
      <w:lvlText w:val="•"/>
      <w:lvlJc w:val="left"/>
      <w:pPr>
        <w:ind w:left="4822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98B6F3C6">
      <w:start w:val="1"/>
      <w:numFmt w:val="bullet"/>
      <w:lvlText w:val="o"/>
      <w:lvlJc w:val="left"/>
      <w:pPr>
        <w:ind w:left="5542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AE1A8CCE">
      <w:start w:val="1"/>
      <w:numFmt w:val="bullet"/>
      <w:lvlText w:val="▪"/>
      <w:lvlJc w:val="left"/>
      <w:pPr>
        <w:ind w:left="6262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4">
    <w:nsid w:val="41034E9C"/>
    <w:multiLevelType w:val="hybridMultilevel"/>
    <w:tmpl w:val="FD7E7DF0"/>
    <w:lvl w:ilvl="0" w:tplc="A0660C02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97" w:hanging="360"/>
      </w:pPr>
    </w:lvl>
    <w:lvl w:ilvl="2" w:tplc="0419001B">
      <w:start w:val="1"/>
      <w:numFmt w:val="lowerRoman"/>
      <w:lvlText w:val="%3."/>
      <w:lvlJc w:val="right"/>
      <w:pPr>
        <w:ind w:left="1817" w:hanging="180"/>
      </w:pPr>
    </w:lvl>
    <w:lvl w:ilvl="3" w:tplc="0419000F">
      <w:start w:val="1"/>
      <w:numFmt w:val="decimal"/>
      <w:lvlText w:val="%4."/>
      <w:lvlJc w:val="left"/>
      <w:pPr>
        <w:ind w:left="2537" w:hanging="360"/>
      </w:pPr>
    </w:lvl>
    <w:lvl w:ilvl="4" w:tplc="04190019">
      <w:start w:val="1"/>
      <w:numFmt w:val="lowerLetter"/>
      <w:lvlText w:val="%5."/>
      <w:lvlJc w:val="left"/>
      <w:pPr>
        <w:ind w:left="3257" w:hanging="360"/>
      </w:pPr>
    </w:lvl>
    <w:lvl w:ilvl="5" w:tplc="0419001B">
      <w:start w:val="1"/>
      <w:numFmt w:val="lowerRoman"/>
      <w:lvlText w:val="%6."/>
      <w:lvlJc w:val="right"/>
      <w:pPr>
        <w:ind w:left="3977" w:hanging="180"/>
      </w:pPr>
    </w:lvl>
    <w:lvl w:ilvl="6" w:tplc="0419000F">
      <w:start w:val="1"/>
      <w:numFmt w:val="decimal"/>
      <w:lvlText w:val="%7."/>
      <w:lvlJc w:val="left"/>
      <w:pPr>
        <w:ind w:left="4697" w:hanging="360"/>
      </w:pPr>
    </w:lvl>
    <w:lvl w:ilvl="7" w:tplc="04190019">
      <w:start w:val="1"/>
      <w:numFmt w:val="lowerLetter"/>
      <w:lvlText w:val="%8."/>
      <w:lvlJc w:val="left"/>
      <w:pPr>
        <w:ind w:left="5417" w:hanging="360"/>
      </w:pPr>
    </w:lvl>
    <w:lvl w:ilvl="8" w:tplc="0419001B">
      <w:start w:val="1"/>
      <w:numFmt w:val="lowerRoman"/>
      <w:lvlText w:val="%9."/>
      <w:lvlJc w:val="right"/>
      <w:pPr>
        <w:ind w:left="6137" w:hanging="180"/>
      </w:pPr>
    </w:lvl>
  </w:abstractNum>
  <w:abstractNum w:abstractNumId="5">
    <w:nsid w:val="426F5565"/>
    <w:multiLevelType w:val="hybridMultilevel"/>
    <w:tmpl w:val="C13CD6BA"/>
    <w:lvl w:ilvl="0" w:tplc="31F012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748381C"/>
    <w:multiLevelType w:val="hybridMultilevel"/>
    <w:tmpl w:val="C13CD6BA"/>
    <w:lvl w:ilvl="0" w:tplc="31F012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E862DDE"/>
    <w:multiLevelType w:val="multilevel"/>
    <w:tmpl w:val="B8B2F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4885"/>
    <w:rsid w:val="00000A7E"/>
    <w:rsid w:val="00001223"/>
    <w:rsid w:val="000014BB"/>
    <w:rsid w:val="00001EA2"/>
    <w:rsid w:val="00002B60"/>
    <w:rsid w:val="0000302C"/>
    <w:rsid w:val="000032D2"/>
    <w:rsid w:val="0000350F"/>
    <w:rsid w:val="000037AE"/>
    <w:rsid w:val="00003E44"/>
    <w:rsid w:val="00004415"/>
    <w:rsid w:val="00004B06"/>
    <w:rsid w:val="00005281"/>
    <w:rsid w:val="00005809"/>
    <w:rsid w:val="00007454"/>
    <w:rsid w:val="000076C3"/>
    <w:rsid w:val="00007863"/>
    <w:rsid w:val="00007AB5"/>
    <w:rsid w:val="00007C29"/>
    <w:rsid w:val="00010E19"/>
    <w:rsid w:val="00012CB8"/>
    <w:rsid w:val="000134B0"/>
    <w:rsid w:val="000135D3"/>
    <w:rsid w:val="000138F3"/>
    <w:rsid w:val="0001498F"/>
    <w:rsid w:val="00014A17"/>
    <w:rsid w:val="00014AD7"/>
    <w:rsid w:val="00016C48"/>
    <w:rsid w:val="0001726D"/>
    <w:rsid w:val="000179AA"/>
    <w:rsid w:val="00017A4B"/>
    <w:rsid w:val="000211BD"/>
    <w:rsid w:val="00021843"/>
    <w:rsid w:val="00021A27"/>
    <w:rsid w:val="00022A2D"/>
    <w:rsid w:val="000235A9"/>
    <w:rsid w:val="00023F15"/>
    <w:rsid w:val="0002438F"/>
    <w:rsid w:val="0002446B"/>
    <w:rsid w:val="000262D8"/>
    <w:rsid w:val="00026469"/>
    <w:rsid w:val="000264D7"/>
    <w:rsid w:val="00026677"/>
    <w:rsid w:val="0002702A"/>
    <w:rsid w:val="0002712B"/>
    <w:rsid w:val="00030672"/>
    <w:rsid w:val="000324AE"/>
    <w:rsid w:val="00033752"/>
    <w:rsid w:val="00033CE1"/>
    <w:rsid w:val="00033F3C"/>
    <w:rsid w:val="00035702"/>
    <w:rsid w:val="000363A4"/>
    <w:rsid w:val="00036618"/>
    <w:rsid w:val="00037168"/>
    <w:rsid w:val="00037434"/>
    <w:rsid w:val="00037C64"/>
    <w:rsid w:val="00041F8C"/>
    <w:rsid w:val="000434BA"/>
    <w:rsid w:val="0004388D"/>
    <w:rsid w:val="00044BB2"/>
    <w:rsid w:val="000457CA"/>
    <w:rsid w:val="00046729"/>
    <w:rsid w:val="00047281"/>
    <w:rsid w:val="00047E78"/>
    <w:rsid w:val="00050388"/>
    <w:rsid w:val="00050F11"/>
    <w:rsid w:val="000511E0"/>
    <w:rsid w:val="000523BC"/>
    <w:rsid w:val="000524BE"/>
    <w:rsid w:val="00052817"/>
    <w:rsid w:val="000546B3"/>
    <w:rsid w:val="00055B7F"/>
    <w:rsid w:val="0006008E"/>
    <w:rsid w:val="00060E85"/>
    <w:rsid w:val="0006129F"/>
    <w:rsid w:val="00062033"/>
    <w:rsid w:val="000625A2"/>
    <w:rsid w:val="000627C8"/>
    <w:rsid w:val="00063AFE"/>
    <w:rsid w:val="00064098"/>
    <w:rsid w:val="00064302"/>
    <w:rsid w:val="0006465E"/>
    <w:rsid w:val="00064F5C"/>
    <w:rsid w:val="00065696"/>
    <w:rsid w:val="0006579B"/>
    <w:rsid w:val="00065826"/>
    <w:rsid w:val="00066B7E"/>
    <w:rsid w:val="000673C6"/>
    <w:rsid w:val="00067552"/>
    <w:rsid w:val="00067805"/>
    <w:rsid w:val="000678CE"/>
    <w:rsid w:val="00067B4E"/>
    <w:rsid w:val="000703E7"/>
    <w:rsid w:val="0007048B"/>
    <w:rsid w:val="00072919"/>
    <w:rsid w:val="00074E0E"/>
    <w:rsid w:val="00076469"/>
    <w:rsid w:val="000806CE"/>
    <w:rsid w:val="00081030"/>
    <w:rsid w:val="000813F5"/>
    <w:rsid w:val="00082504"/>
    <w:rsid w:val="00082F10"/>
    <w:rsid w:val="000832E0"/>
    <w:rsid w:val="00084157"/>
    <w:rsid w:val="00085260"/>
    <w:rsid w:val="00085D98"/>
    <w:rsid w:val="00087124"/>
    <w:rsid w:val="00087626"/>
    <w:rsid w:val="00087979"/>
    <w:rsid w:val="00090BCA"/>
    <w:rsid w:val="00090D70"/>
    <w:rsid w:val="00090F1D"/>
    <w:rsid w:val="00091467"/>
    <w:rsid w:val="000915B8"/>
    <w:rsid w:val="00091ABD"/>
    <w:rsid w:val="00092252"/>
    <w:rsid w:val="00092527"/>
    <w:rsid w:val="00093983"/>
    <w:rsid w:val="000960FE"/>
    <w:rsid w:val="00096691"/>
    <w:rsid w:val="000971BD"/>
    <w:rsid w:val="0009798C"/>
    <w:rsid w:val="00097FFC"/>
    <w:rsid w:val="000A00EB"/>
    <w:rsid w:val="000A113C"/>
    <w:rsid w:val="000A1B0B"/>
    <w:rsid w:val="000A2824"/>
    <w:rsid w:val="000A2B96"/>
    <w:rsid w:val="000A3698"/>
    <w:rsid w:val="000A3A8B"/>
    <w:rsid w:val="000A3EA9"/>
    <w:rsid w:val="000A4769"/>
    <w:rsid w:val="000A4858"/>
    <w:rsid w:val="000A4899"/>
    <w:rsid w:val="000A5670"/>
    <w:rsid w:val="000A6684"/>
    <w:rsid w:val="000A679C"/>
    <w:rsid w:val="000B077B"/>
    <w:rsid w:val="000B159A"/>
    <w:rsid w:val="000B2075"/>
    <w:rsid w:val="000B2166"/>
    <w:rsid w:val="000B321E"/>
    <w:rsid w:val="000B3A91"/>
    <w:rsid w:val="000B3DA1"/>
    <w:rsid w:val="000B3E08"/>
    <w:rsid w:val="000B3F3B"/>
    <w:rsid w:val="000B48C8"/>
    <w:rsid w:val="000B5990"/>
    <w:rsid w:val="000B6F11"/>
    <w:rsid w:val="000B73FD"/>
    <w:rsid w:val="000B75A3"/>
    <w:rsid w:val="000B78D7"/>
    <w:rsid w:val="000B7953"/>
    <w:rsid w:val="000B7B02"/>
    <w:rsid w:val="000C1D09"/>
    <w:rsid w:val="000C2A94"/>
    <w:rsid w:val="000C2DB2"/>
    <w:rsid w:val="000C3211"/>
    <w:rsid w:val="000C3242"/>
    <w:rsid w:val="000C3A44"/>
    <w:rsid w:val="000C3A6E"/>
    <w:rsid w:val="000C3A97"/>
    <w:rsid w:val="000C4005"/>
    <w:rsid w:val="000C408E"/>
    <w:rsid w:val="000C4296"/>
    <w:rsid w:val="000C465A"/>
    <w:rsid w:val="000C522A"/>
    <w:rsid w:val="000C5346"/>
    <w:rsid w:val="000C5A21"/>
    <w:rsid w:val="000C6804"/>
    <w:rsid w:val="000C6EFE"/>
    <w:rsid w:val="000C6F88"/>
    <w:rsid w:val="000C73C8"/>
    <w:rsid w:val="000C79C4"/>
    <w:rsid w:val="000C7C45"/>
    <w:rsid w:val="000D010F"/>
    <w:rsid w:val="000D071D"/>
    <w:rsid w:val="000D0A61"/>
    <w:rsid w:val="000D0C16"/>
    <w:rsid w:val="000D2045"/>
    <w:rsid w:val="000D21DD"/>
    <w:rsid w:val="000D30B3"/>
    <w:rsid w:val="000D3B01"/>
    <w:rsid w:val="000D465A"/>
    <w:rsid w:val="000D49AD"/>
    <w:rsid w:val="000D4A05"/>
    <w:rsid w:val="000D4B03"/>
    <w:rsid w:val="000D4D86"/>
    <w:rsid w:val="000D4EC2"/>
    <w:rsid w:val="000D4F07"/>
    <w:rsid w:val="000D7528"/>
    <w:rsid w:val="000D7F9E"/>
    <w:rsid w:val="000E0AA3"/>
    <w:rsid w:val="000E2692"/>
    <w:rsid w:val="000E2B9F"/>
    <w:rsid w:val="000E4216"/>
    <w:rsid w:val="000E4B8B"/>
    <w:rsid w:val="000E51D9"/>
    <w:rsid w:val="000E5B05"/>
    <w:rsid w:val="000E6EE0"/>
    <w:rsid w:val="000F013F"/>
    <w:rsid w:val="000F1092"/>
    <w:rsid w:val="000F2A6A"/>
    <w:rsid w:val="000F313B"/>
    <w:rsid w:val="000F3165"/>
    <w:rsid w:val="000F34A4"/>
    <w:rsid w:val="000F3B7F"/>
    <w:rsid w:val="000F56F5"/>
    <w:rsid w:val="000F5B65"/>
    <w:rsid w:val="000F6B6F"/>
    <w:rsid w:val="000F70E0"/>
    <w:rsid w:val="000F7700"/>
    <w:rsid w:val="000F7A02"/>
    <w:rsid w:val="0010055D"/>
    <w:rsid w:val="001015A9"/>
    <w:rsid w:val="0010221D"/>
    <w:rsid w:val="00102250"/>
    <w:rsid w:val="00102565"/>
    <w:rsid w:val="001026F6"/>
    <w:rsid w:val="001028DA"/>
    <w:rsid w:val="00102A12"/>
    <w:rsid w:val="00102C79"/>
    <w:rsid w:val="00102E42"/>
    <w:rsid w:val="00102FB5"/>
    <w:rsid w:val="00103668"/>
    <w:rsid w:val="0010439D"/>
    <w:rsid w:val="00104F28"/>
    <w:rsid w:val="001050C0"/>
    <w:rsid w:val="00105F0A"/>
    <w:rsid w:val="00106843"/>
    <w:rsid w:val="00107150"/>
    <w:rsid w:val="0010722E"/>
    <w:rsid w:val="0010764A"/>
    <w:rsid w:val="0010772A"/>
    <w:rsid w:val="001121DF"/>
    <w:rsid w:val="00112A70"/>
    <w:rsid w:val="00114253"/>
    <w:rsid w:val="00114762"/>
    <w:rsid w:val="00114B0C"/>
    <w:rsid w:val="00114C3C"/>
    <w:rsid w:val="001159AD"/>
    <w:rsid w:val="001166FB"/>
    <w:rsid w:val="001178F0"/>
    <w:rsid w:val="001179A5"/>
    <w:rsid w:val="00120104"/>
    <w:rsid w:val="00121216"/>
    <w:rsid w:val="00121DA8"/>
    <w:rsid w:val="001222DB"/>
    <w:rsid w:val="00123054"/>
    <w:rsid w:val="00123D1F"/>
    <w:rsid w:val="0012477F"/>
    <w:rsid w:val="00124825"/>
    <w:rsid w:val="00125BED"/>
    <w:rsid w:val="001268CE"/>
    <w:rsid w:val="001279A6"/>
    <w:rsid w:val="00130073"/>
    <w:rsid w:val="00131337"/>
    <w:rsid w:val="001317C2"/>
    <w:rsid w:val="00131829"/>
    <w:rsid w:val="00131A58"/>
    <w:rsid w:val="00132445"/>
    <w:rsid w:val="001326C2"/>
    <w:rsid w:val="00133199"/>
    <w:rsid w:val="00133640"/>
    <w:rsid w:val="001343CF"/>
    <w:rsid w:val="001348FD"/>
    <w:rsid w:val="001350A1"/>
    <w:rsid w:val="001352BB"/>
    <w:rsid w:val="001362D6"/>
    <w:rsid w:val="00136ADE"/>
    <w:rsid w:val="00136F15"/>
    <w:rsid w:val="001376CA"/>
    <w:rsid w:val="00137892"/>
    <w:rsid w:val="00137FA9"/>
    <w:rsid w:val="00140B71"/>
    <w:rsid w:val="00140FC5"/>
    <w:rsid w:val="00140FCD"/>
    <w:rsid w:val="0014115D"/>
    <w:rsid w:val="001419C0"/>
    <w:rsid w:val="00141B07"/>
    <w:rsid w:val="00142CCA"/>
    <w:rsid w:val="00144070"/>
    <w:rsid w:val="00144765"/>
    <w:rsid w:val="0014576E"/>
    <w:rsid w:val="00145788"/>
    <w:rsid w:val="00146D65"/>
    <w:rsid w:val="00146E4D"/>
    <w:rsid w:val="00146F68"/>
    <w:rsid w:val="001476BB"/>
    <w:rsid w:val="001502B9"/>
    <w:rsid w:val="0015166B"/>
    <w:rsid w:val="0015198C"/>
    <w:rsid w:val="001520AF"/>
    <w:rsid w:val="001524CF"/>
    <w:rsid w:val="001525B7"/>
    <w:rsid w:val="001527A3"/>
    <w:rsid w:val="0015399A"/>
    <w:rsid w:val="00153F6B"/>
    <w:rsid w:val="00155052"/>
    <w:rsid w:val="0015530D"/>
    <w:rsid w:val="00155627"/>
    <w:rsid w:val="00156FB1"/>
    <w:rsid w:val="001572AC"/>
    <w:rsid w:val="0015732A"/>
    <w:rsid w:val="001574D2"/>
    <w:rsid w:val="00160758"/>
    <w:rsid w:val="00160DED"/>
    <w:rsid w:val="00161940"/>
    <w:rsid w:val="00161BF9"/>
    <w:rsid w:val="00161EA5"/>
    <w:rsid w:val="00162127"/>
    <w:rsid w:val="0016263B"/>
    <w:rsid w:val="001630A7"/>
    <w:rsid w:val="00163884"/>
    <w:rsid w:val="00163C2B"/>
    <w:rsid w:val="001654B3"/>
    <w:rsid w:val="0016611C"/>
    <w:rsid w:val="0016691C"/>
    <w:rsid w:val="00167150"/>
    <w:rsid w:val="001676F7"/>
    <w:rsid w:val="00167DCA"/>
    <w:rsid w:val="001702AB"/>
    <w:rsid w:val="0017078A"/>
    <w:rsid w:val="001711B4"/>
    <w:rsid w:val="0017172F"/>
    <w:rsid w:val="0017194E"/>
    <w:rsid w:val="001721A9"/>
    <w:rsid w:val="001721F9"/>
    <w:rsid w:val="00172491"/>
    <w:rsid w:val="001725C6"/>
    <w:rsid w:val="00172FE1"/>
    <w:rsid w:val="00173FC2"/>
    <w:rsid w:val="0017403F"/>
    <w:rsid w:val="0017406B"/>
    <w:rsid w:val="00175A25"/>
    <w:rsid w:val="00175B37"/>
    <w:rsid w:val="00175F44"/>
    <w:rsid w:val="00176563"/>
    <w:rsid w:val="00176848"/>
    <w:rsid w:val="001769C3"/>
    <w:rsid w:val="00176C38"/>
    <w:rsid w:val="00177971"/>
    <w:rsid w:val="00177CEE"/>
    <w:rsid w:val="00180432"/>
    <w:rsid w:val="00181044"/>
    <w:rsid w:val="001812B6"/>
    <w:rsid w:val="00181433"/>
    <w:rsid w:val="001818B2"/>
    <w:rsid w:val="00181EF1"/>
    <w:rsid w:val="00181F50"/>
    <w:rsid w:val="001822AB"/>
    <w:rsid w:val="001822C5"/>
    <w:rsid w:val="0018280B"/>
    <w:rsid w:val="0018450D"/>
    <w:rsid w:val="0018472E"/>
    <w:rsid w:val="00185A38"/>
    <w:rsid w:val="0018656B"/>
    <w:rsid w:val="001867CC"/>
    <w:rsid w:val="00187665"/>
    <w:rsid w:val="001903FC"/>
    <w:rsid w:val="001909EE"/>
    <w:rsid w:val="0019118C"/>
    <w:rsid w:val="00191FAC"/>
    <w:rsid w:val="00192028"/>
    <w:rsid w:val="00192534"/>
    <w:rsid w:val="00192610"/>
    <w:rsid w:val="00193714"/>
    <w:rsid w:val="00194371"/>
    <w:rsid w:val="001953A1"/>
    <w:rsid w:val="0019556C"/>
    <w:rsid w:val="00195E0B"/>
    <w:rsid w:val="00196382"/>
    <w:rsid w:val="00196F16"/>
    <w:rsid w:val="001A04E3"/>
    <w:rsid w:val="001A0B08"/>
    <w:rsid w:val="001A0C6B"/>
    <w:rsid w:val="001A19CC"/>
    <w:rsid w:val="001A210E"/>
    <w:rsid w:val="001A2C86"/>
    <w:rsid w:val="001A2ED9"/>
    <w:rsid w:val="001A334A"/>
    <w:rsid w:val="001A3A09"/>
    <w:rsid w:val="001A4984"/>
    <w:rsid w:val="001A4E03"/>
    <w:rsid w:val="001A50BB"/>
    <w:rsid w:val="001A5324"/>
    <w:rsid w:val="001A6F2E"/>
    <w:rsid w:val="001A6FBB"/>
    <w:rsid w:val="001B08C2"/>
    <w:rsid w:val="001B19A9"/>
    <w:rsid w:val="001B24D5"/>
    <w:rsid w:val="001B2728"/>
    <w:rsid w:val="001B2F46"/>
    <w:rsid w:val="001B31A7"/>
    <w:rsid w:val="001B33C0"/>
    <w:rsid w:val="001B3D5A"/>
    <w:rsid w:val="001B4085"/>
    <w:rsid w:val="001B4ED1"/>
    <w:rsid w:val="001B607A"/>
    <w:rsid w:val="001B723A"/>
    <w:rsid w:val="001B74C5"/>
    <w:rsid w:val="001C0171"/>
    <w:rsid w:val="001C05F7"/>
    <w:rsid w:val="001C386A"/>
    <w:rsid w:val="001C39E2"/>
    <w:rsid w:val="001C3C9F"/>
    <w:rsid w:val="001C4852"/>
    <w:rsid w:val="001C4983"/>
    <w:rsid w:val="001C4AD7"/>
    <w:rsid w:val="001C6308"/>
    <w:rsid w:val="001C7850"/>
    <w:rsid w:val="001D0588"/>
    <w:rsid w:val="001D05CF"/>
    <w:rsid w:val="001D0960"/>
    <w:rsid w:val="001D13F4"/>
    <w:rsid w:val="001D1EDC"/>
    <w:rsid w:val="001D278A"/>
    <w:rsid w:val="001D2A78"/>
    <w:rsid w:val="001D3154"/>
    <w:rsid w:val="001D336A"/>
    <w:rsid w:val="001D5935"/>
    <w:rsid w:val="001D657C"/>
    <w:rsid w:val="001D713A"/>
    <w:rsid w:val="001D7C5C"/>
    <w:rsid w:val="001E0476"/>
    <w:rsid w:val="001E0D95"/>
    <w:rsid w:val="001E2118"/>
    <w:rsid w:val="001E25C3"/>
    <w:rsid w:val="001E31FE"/>
    <w:rsid w:val="001E39E1"/>
    <w:rsid w:val="001E4415"/>
    <w:rsid w:val="001E49A5"/>
    <w:rsid w:val="001E4CB0"/>
    <w:rsid w:val="001E547A"/>
    <w:rsid w:val="001E629A"/>
    <w:rsid w:val="001E726E"/>
    <w:rsid w:val="001F015A"/>
    <w:rsid w:val="001F23B0"/>
    <w:rsid w:val="001F32D5"/>
    <w:rsid w:val="001F3AE0"/>
    <w:rsid w:val="001F4D56"/>
    <w:rsid w:val="001F4E68"/>
    <w:rsid w:val="001F52D5"/>
    <w:rsid w:val="001F5EEB"/>
    <w:rsid w:val="001F6517"/>
    <w:rsid w:val="001F715D"/>
    <w:rsid w:val="00200D59"/>
    <w:rsid w:val="002018EB"/>
    <w:rsid w:val="0020218D"/>
    <w:rsid w:val="00202A24"/>
    <w:rsid w:val="00202B65"/>
    <w:rsid w:val="00203E8B"/>
    <w:rsid w:val="0020544B"/>
    <w:rsid w:val="002057C4"/>
    <w:rsid w:val="002065CA"/>
    <w:rsid w:val="0020727C"/>
    <w:rsid w:val="00207B78"/>
    <w:rsid w:val="002102D0"/>
    <w:rsid w:val="00210BD5"/>
    <w:rsid w:val="00210DF4"/>
    <w:rsid w:val="002111BA"/>
    <w:rsid w:val="002115C2"/>
    <w:rsid w:val="00212628"/>
    <w:rsid w:val="00213A36"/>
    <w:rsid w:val="00214A24"/>
    <w:rsid w:val="00215EB8"/>
    <w:rsid w:val="00216FC0"/>
    <w:rsid w:val="00217224"/>
    <w:rsid w:val="00221206"/>
    <w:rsid w:val="00221C5A"/>
    <w:rsid w:val="00222046"/>
    <w:rsid w:val="002222C6"/>
    <w:rsid w:val="002223ED"/>
    <w:rsid w:val="00222592"/>
    <w:rsid w:val="00222B2E"/>
    <w:rsid w:val="00222DD8"/>
    <w:rsid w:val="002242E0"/>
    <w:rsid w:val="00225779"/>
    <w:rsid w:val="00225811"/>
    <w:rsid w:val="002264A4"/>
    <w:rsid w:val="00226879"/>
    <w:rsid w:val="00226E5F"/>
    <w:rsid w:val="00230793"/>
    <w:rsid w:val="00230804"/>
    <w:rsid w:val="00230E60"/>
    <w:rsid w:val="0023116F"/>
    <w:rsid w:val="0023135A"/>
    <w:rsid w:val="00231AC0"/>
    <w:rsid w:val="00231E0F"/>
    <w:rsid w:val="00231E17"/>
    <w:rsid w:val="00232891"/>
    <w:rsid w:val="002330F2"/>
    <w:rsid w:val="00233261"/>
    <w:rsid w:val="00234221"/>
    <w:rsid w:val="00234449"/>
    <w:rsid w:val="00234B2F"/>
    <w:rsid w:val="00234EAE"/>
    <w:rsid w:val="00236CD2"/>
    <w:rsid w:val="00237673"/>
    <w:rsid w:val="00237815"/>
    <w:rsid w:val="0023798D"/>
    <w:rsid w:val="00240473"/>
    <w:rsid w:val="002406FC"/>
    <w:rsid w:val="00240700"/>
    <w:rsid w:val="002416AE"/>
    <w:rsid w:val="00241E31"/>
    <w:rsid w:val="00242AF0"/>
    <w:rsid w:val="00242CD0"/>
    <w:rsid w:val="00243009"/>
    <w:rsid w:val="002437D3"/>
    <w:rsid w:val="0024431F"/>
    <w:rsid w:val="0024588B"/>
    <w:rsid w:val="00246525"/>
    <w:rsid w:val="002470ED"/>
    <w:rsid w:val="0024771B"/>
    <w:rsid w:val="00247F3C"/>
    <w:rsid w:val="00247FBD"/>
    <w:rsid w:val="002516B3"/>
    <w:rsid w:val="0025288C"/>
    <w:rsid w:val="002539AB"/>
    <w:rsid w:val="00253E35"/>
    <w:rsid w:val="00255AD4"/>
    <w:rsid w:val="00256812"/>
    <w:rsid w:val="002568FD"/>
    <w:rsid w:val="00257D08"/>
    <w:rsid w:val="0026059A"/>
    <w:rsid w:val="00260D6F"/>
    <w:rsid w:val="00262355"/>
    <w:rsid w:val="002636A3"/>
    <w:rsid w:val="002636CA"/>
    <w:rsid w:val="00264988"/>
    <w:rsid w:val="00265E5D"/>
    <w:rsid w:val="00266A3B"/>
    <w:rsid w:val="00266EB9"/>
    <w:rsid w:val="00267019"/>
    <w:rsid w:val="00267F8B"/>
    <w:rsid w:val="00270A49"/>
    <w:rsid w:val="002719BB"/>
    <w:rsid w:val="0027215B"/>
    <w:rsid w:val="00272B8F"/>
    <w:rsid w:val="002738B2"/>
    <w:rsid w:val="002741A5"/>
    <w:rsid w:val="00274326"/>
    <w:rsid w:val="00275E6D"/>
    <w:rsid w:val="00275E83"/>
    <w:rsid w:val="002764B2"/>
    <w:rsid w:val="002804B9"/>
    <w:rsid w:val="00280BF5"/>
    <w:rsid w:val="00281670"/>
    <w:rsid w:val="002817CF"/>
    <w:rsid w:val="002818A8"/>
    <w:rsid w:val="002831A7"/>
    <w:rsid w:val="00286913"/>
    <w:rsid w:val="002872F8"/>
    <w:rsid w:val="002907C8"/>
    <w:rsid w:val="00291922"/>
    <w:rsid w:val="00292015"/>
    <w:rsid w:val="00292B9E"/>
    <w:rsid w:val="00295885"/>
    <w:rsid w:val="0029617B"/>
    <w:rsid w:val="0029630B"/>
    <w:rsid w:val="00296795"/>
    <w:rsid w:val="00297216"/>
    <w:rsid w:val="00297F1D"/>
    <w:rsid w:val="002A12AF"/>
    <w:rsid w:val="002A1BE6"/>
    <w:rsid w:val="002A37C0"/>
    <w:rsid w:val="002A4914"/>
    <w:rsid w:val="002A49F3"/>
    <w:rsid w:val="002A50F0"/>
    <w:rsid w:val="002A5C49"/>
    <w:rsid w:val="002A6394"/>
    <w:rsid w:val="002A6E4C"/>
    <w:rsid w:val="002A7901"/>
    <w:rsid w:val="002B054C"/>
    <w:rsid w:val="002B0687"/>
    <w:rsid w:val="002B1141"/>
    <w:rsid w:val="002B23A9"/>
    <w:rsid w:val="002B2B8F"/>
    <w:rsid w:val="002B3034"/>
    <w:rsid w:val="002B3328"/>
    <w:rsid w:val="002B3F64"/>
    <w:rsid w:val="002B42F5"/>
    <w:rsid w:val="002B4928"/>
    <w:rsid w:val="002B4C67"/>
    <w:rsid w:val="002B4D9A"/>
    <w:rsid w:val="002B56E3"/>
    <w:rsid w:val="002B6F7D"/>
    <w:rsid w:val="002B7932"/>
    <w:rsid w:val="002C0002"/>
    <w:rsid w:val="002C0B5D"/>
    <w:rsid w:val="002C1462"/>
    <w:rsid w:val="002C17D8"/>
    <w:rsid w:val="002C1850"/>
    <w:rsid w:val="002C1C07"/>
    <w:rsid w:val="002C2B2A"/>
    <w:rsid w:val="002C2E59"/>
    <w:rsid w:val="002C3DE8"/>
    <w:rsid w:val="002C432F"/>
    <w:rsid w:val="002C468E"/>
    <w:rsid w:val="002C663A"/>
    <w:rsid w:val="002C7A94"/>
    <w:rsid w:val="002D0B6F"/>
    <w:rsid w:val="002D10DF"/>
    <w:rsid w:val="002D217D"/>
    <w:rsid w:val="002D3D70"/>
    <w:rsid w:val="002D3E00"/>
    <w:rsid w:val="002D5E4A"/>
    <w:rsid w:val="002D61D8"/>
    <w:rsid w:val="002D6846"/>
    <w:rsid w:val="002D6E3B"/>
    <w:rsid w:val="002D716B"/>
    <w:rsid w:val="002D75B2"/>
    <w:rsid w:val="002E0B98"/>
    <w:rsid w:val="002E1072"/>
    <w:rsid w:val="002E1B52"/>
    <w:rsid w:val="002E48B4"/>
    <w:rsid w:val="002E4AAC"/>
    <w:rsid w:val="002E4CDF"/>
    <w:rsid w:val="002E5BA1"/>
    <w:rsid w:val="002E6D6C"/>
    <w:rsid w:val="002F122D"/>
    <w:rsid w:val="002F235D"/>
    <w:rsid w:val="002F2A55"/>
    <w:rsid w:val="002F2B25"/>
    <w:rsid w:val="002F3454"/>
    <w:rsid w:val="002F49F0"/>
    <w:rsid w:val="002F4A5B"/>
    <w:rsid w:val="002F595E"/>
    <w:rsid w:val="002F5A96"/>
    <w:rsid w:val="002F670E"/>
    <w:rsid w:val="002F6F80"/>
    <w:rsid w:val="002F715A"/>
    <w:rsid w:val="002F752B"/>
    <w:rsid w:val="002F785D"/>
    <w:rsid w:val="00302530"/>
    <w:rsid w:val="00302B55"/>
    <w:rsid w:val="00304317"/>
    <w:rsid w:val="003059E0"/>
    <w:rsid w:val="0030617B"/>
    <w:rsid w:val="00306522"/>
    <w:rsid w:val="00306B54"/>
    <w:rsid w:val="00306C07"/>
    <w:rsid w:val="00307067"/>
    <w:rsid w:val="0030756E"/>
    <w:rsid w:val="00310A06"/>
    <w:rsid w:val="00310A22"/>
    <w:rsid w:val="00311CEB"/>
    <w:rsid w:val="00311EEF"/>
    <w:rsid w:val="003123DC"/>
    <w:rsid w:val="003128F5"/>
    <w:rsid w:val="0031293C"/>
    <w:rsid w:val="00312B8C"/>
    <w:rsid w:val="00312EBE"/>
    <w:rsid w:val="00313741"/>
    <w:rsid w:val="003172F7"/>
    <w:rsid w:val="003174C2"/>
    <w:rsid w:val="003176F2"/>
    <w:rsid w:val="00317D15"/>
    <w:rsid w:val="00320989"/>
    <w:rsid w:val="00321802"/>
    <w:rsid w:val="00321848"/>
    <w:rsid w:val="00322C3B"/>
    <w:rsid w:val="00322D4E"/>
    <w:rsid w:val="003239B1"/>
    <w:rsid w:val="0032421C"/>
    <w:rsid w:val="003242C8"/>
    <w:rsid w:val="00325392"/>
    <w:rsid w:val="00325571"/>
    <w:rsid w:val="00325885"/>
    <w:rsid w:val="00325893"/>
    <w:rsid w:val="003260C5"/>
    <w:rsid w:val="003262BB"/>
    <w:rsid w:val="00326869"/>
    <w:rsid w:val="00326D30"/>
    <w:rsid w:val="00330354"/>
    <w:rsid w:val="003304F5"/>
    <w:rsid w:val="00330919"/>
    <w:rsid w:val="00332411"/>
    <w:rsid w:val="003324C7"/>
    <w:rsid w:val="003326D5"/>
    <w:rsid w:val="003326FC"/>
    <w:rsid w:val="00332ABA"/>
    <w:rsid w:val="00332E6B"/>
    <w:rsid w:val="00332F6F"/>
    <w:rsid w:val="003332FC"/>
    <w:rsid w:val="003345DB"/>
    <w:rsid w:val="00341841"/>
    <w:rsid w:val="00341881"/>
    <w:rsid w:val="0034192F"/>
    <w:rsid w:val="00344A76"/>
    <w:rsid w:val="00345446"/>
    <w:rsid w:val="0034575C"/>
    <w:rsid w:val="003466D2"/>
    <w:rsid w:val="00346BD0"/>
    <w:rsid w:val="00347FA2"/>
    <w:rsid w:val="0035086C"/>
    <w:rsid w:val="00351F46"/>
    <w:rsid w:val="003525E4"/>
    <w:rsid w:val="00352E65"/>
    <w:rsid w:val="00353150"/>
    <w:rsid w:val="0035361F"/>
    <w:rsid w:val="003537A4"/>
    <w:rsid w:val="00356232"/>
    <w:rsid w:val="00356669"/>
    <w:rsid w:val="00356BC1"/>
    <w:rsid w:val="003570EC"/>
    <w:rsid w:val="00357B9A"/>
    <w:rsid w:val="0036119C"/>
    <w:rsid w:val="003614E8"/>
    <w:rsid w:val="00362A1F"/>
    <w:rsid w:val="00363237"/>
    <w:rsid w:val="003649DE"/>
    <w:rsid w:val="0037068B"/>
    <w:rsid w:val="00370AC8"/>
    <w:rsid w:val="00371480"/>
    <w:rsid w:val="003716EB"/>
    <w:rsid w:val="00372F78"/>
    <w:rsid w:val="0037322A"/>
    <w:rsid w:val="00373488"/>
    <w:rsid w:val="00373626"/>
    <w:rsid w:val="00374074"/>
    <w:rsid w:val="0037437C"/>
    <w:rsid w:val="0037696F"/>
    <w:rsid w:val="00376EE9"/>
    <w:rsid w:val="00376F78"/>
    <w:rsid w:val="003772A1"/>
    <w:rsid w:val="00377620"/>
    <w:rsid w:val="0037764B"/>
    <w:rsid w:val="0037770C"/>
    <w:rsid w:val="00377A3D"/>
    <w:rsid w:val="00377ECC"/>
    <w:rsid w:val="00380056"/>
    <w:rsid w:val="0038220B"/>
    <w:rsid w:val="0038236B"/>
    <w:rsid w:val="00383CED"/>
    <w:rsid w:val="00384AE4"/>
    <w:rsid w:val="00385B57"/>
    <w:rsid w:val="00385BA2"/>
    <w:rsid w:val="003861BB"/>
    <w:rsid w:val="00386A6B"/>
    <w:rsid w:val="003871AE"/>
    <w:rsid w:val="00387CBB"/>
    <w:rsid w:val="00390A93"/>
    <w:rsid w:val="00391431"/>
    <w:rsid w:val="00391F2F"/>
    <w:rsid w:val="0039228D"/>
    <w:rsid w:val="00392EDD"/>
    <w:rsid w:val="00393051"/>
    <w:rsid w:val="00393357"/>
    <w:rsid w:val="00394E35"/>
    <w:rsid w:val="003953CB"/>
    <w:rsid w:val="00397315"/>
    <w:rsid w:val="003A2DA7"/>
    <w:rsid w:val="003A49C6"/>
    <w:rsid w:val="003A4ADB"/>
    <w:rsid w:val="003A4F08"/>
    <w:rsid w:val="003A562A"/>
    <w:rsid w:val="003A56F9"/>
    <w:rsid w:val="003A5E58"/>
    <w:rsid w:val="003A6ADB"/>
    <w:rsid w:val="003A782C"/>
    <w:rsid w:val="003B0C5F"/>
    <w:rsid w:val="003B0D12"/>
    <w:rsid w:val="003B1396"/>
    <w:rsid w:val="003B1DAA"/>
    <w:rsid w:val="003B2EC3"/>
    <w:rsid w:val="003B34F2"/>
    <w:rsid w:val="003B3D88"/>
    <w:rsid w:val="003B3E10"/>
    <w:rsid w:val="003B3FE7"/>
    <w:rsid w:val="003B427E"/>
    <w:rsid w:val="003B44D4"/>
    <w:rsid w:val="003B5433"/>
    <w:rsid w:val="003B5573"/>
    <w:rsid w:val="003B5623"/>
    <w:rsid w:val="003B5B17"/>
    <w:rsid w:val="003B6524"/>
    <w:rsid w:val="003B68D5"/>
    <w:rsid w:val="003B76F9"/>
    <w:rsid w:val="003C0746"/>
    <w:rsid w:val="003C0975"/>
    <w:rsid w:val="003C1122"/>
    <w:rsid w:val="003C1E7B"/>
    <w:rsid w:val="003C1FB8"/>
    <w:rsid w:val="003C2CBC"/>
    <w:rsid w:val="003C3FA2"/>
    <w:rsid w:val="003C41E5"/>
    <w:rsid w:val="003C4609"/>
    <w:rsid w:val="003C4B47"/>
    <w:rsid w:val="003C4F43"/>
    <w:rsid w:val="003C54F8"/>
    <w:rsid w:val="003C5531"/>
    <w:rsid w:val="003C576F"/>
    <w:rsid w:val="003C6280"/>
    <w:rsid w:val="003C6317"/>
    <w:rsid w:val="003C66F0"/>
    <w:rsid w:val="003C6F70"/>
    <w:rsid w:val="003C71CB"/>
    <w:rsid w:val="003C7756"/>
    <w:rsid w:val="003D05CA"/>
    <w:rsid w:val="003D0646"/>
    <w:rsid w:val="003D16D1"/>
    <w:rsid w:val="003D1C0C"/>
    <w:rsid w:val="003D1C76"/>
    <w:rsid w:val="003D2463"/>
    <w:rsid w:val="003D24BC"/>
    <w:rsid w:val="003D32A3"/>
    <w:rsid w:val="003D33FB"/>
    <w:rsid w:val="003D46B8"/>
    <w:rsid w:val="003D4A69"/>
    <w:rsid w:val="003D5467"/>
    <w:rsid w:val="003D5C4F"/>
    <w:rsid w:val="003D6449"/>
    <w:rsid w:val="003D6561"/>
    <w:rsid w:val="003D6B7C"/>
    <w:rsid w:val="003D6FF9"/>
    <w:rsid w:val="003D7681"/>
    <w:rsid w:val="003D7987"/>
    <w:rsid w:val="003E03D1"/>
    <w:rsid w:val="003E2074"/>
    <w:rsid w:val="003E2206"/>
    <w:rsid w:val="003E440B"/>
    <w:rsid w:val="003E5D6A"/>
    <w:rsid w:val="003E5EDE"/>
    <w:rsid w:val="003E63C2"/>
    <w:rsid w:val="003E7620"/>
    <w:rsid w:val="003F00E2"/>
    <w:rsid w:val="003F1837"/>
    <w:rsid w:val="003F1C8D"/>
    <w:rsid w:val="003F1D1F"/>
    <w:rsid w:val="003F1D7F"/>
    <w:rsid w:val="003F26A1"/>
    <w:rsid w:val="003F2DFE"/>
    <w:rsid w:val="003F41F6"/>
    <w:rsid w:val="003F48FC"/>
    <w:rsid w:val="003F4F4D"/>
    <w:rsid w:val="003F5765"/>
    <w:rsid w:val="003F58AE"/>
    <w:rsid w:val="003F5E11"/>
    <w:rsid w:val="003F63C5"/>
    <w:rsid w:val="003F6DAA"/>
    <w:rsid w:val="003F71B0"/>
    <w:rsid w:val="003F7770"/>
    <w:rsid w:val="00400602"/>
    <w:rsid w:val="00400A11"/>
    <w:rsid w:val="00401368"/>
    <w:rsid w:val="00402EEF"/>
    <w:rsid w:val="0040320B"/>
    <w:rsid w:val="00403943"/>
    <w:rsid w:val="00404612"/>
    <w:rsid w:val="00404DEB"/>
    <w:rsid w:val="0040582F"/>
    <w:rsid w:val="0040696A"/>
    <w:rsid w:val="00406D0E"/>
    <w:rsid w:val="00407347"/>
    <w:rsid w:val="004079F5"/>
    <w:rsid w:val="00407B3C"/>
    <w:rsid w:val="00407EB3"/>
    <w:rsid w:val="0041033E"/>
    <w:rsid w:val="004107EA"/>
    <w:rsid w:val="00411321"/>
    <w:rsid w:val="00413205"/>
    <w:rsid w:val="00413597"/>
    <w:rsid w:val="004155A4"/>
    <w:rsid w:val="004161FB"/>
    <w:rsid w:val="004162A7"/>
    <w:rsid w:val="00417843"/>
    <w:rsid w:val="004178B2"/>
    <w:rsid w:val="00421013"/>
    <w:rsid w:val="004219ED"/>
    <w:rsid w:val="004223BC"/>
    <w:rsid w:val="00422A2F"/>
    <w:rsid w:val="00423CB1"/>
    <w:rsid w:val="00424294"/>
    <w:rsid w:val="004242BC"/>
    <w:rsid w:val="00425801"/>
    <w:rsid w:val="004274C7"/>
    <w:rsid w:val="00427616"/>
    <w:rsid w:val="00430CFE"/>
    <w:rsid w:val="00431513"/>
    <w:rsid w:val="0043344F"/>
    <w:rsid w:val="00433BF1"/>
    <w:rsid w:val="0043479E"/>
    <w:rsid w:val="00434CD3"/>
    <w:rsid w:val="00434D31"/>
    <w:rsid w:val="00435985"/>
    <w:rsid w:val="00435AD0"/>
    <w:rsid w:val="00435B7C"/>
    <w:rsid w:val="00437128"/>
    <w:rsid w:val="004371F3"/>
    <w:rsid w:val="00437866"/>
    <w:rsid w:val="00437E30"/>
    <w:rsid w:val="004401AF"/>
    <w:rsid w:val="00440A19"/>
    <w:rsid w:val="00441089"/>
    <w:rsid w:val="00441301"/>
    <w:rsid w:val="004417CB"/>
    <w:rsid w:val="00441C3A"/>
    <w:rsid w:val="00442007"/>
    <w:rsid w:val="004424D4"/>
    <w:rsid w:val="004444A1"/>
    <w:rsid w:val="00444663"/>
    <w:rsid w:val="0044527A"/>
    <w:rsid w:val="00445702"/>
    <w:rsid w:val="00446B9B"/>
    <w:rsid w:val="00446D6E"/>
    <w:rsid w:val="00446E3D"/>
    <w:rsid w:val="00447C45"/>
    <w:rsid w:val="004509BB"/>
    <w:rsid w:val="004511A0"/>
    <w:rsid w:val="00451CAA"/>
    <w:rsid w:val="00452348"/>
    <w:rsid w:val="004527F6"/>
    <w:rsid w:val="00452BCA"/>
    <w:rsid w:val="00453132"/>
    <w:rsid w:val="004538AD"/>
    <w:rsid w:val="00453CC1"/>
    <w:rsid w:val="00455CB3"/>
    <w:rsid w:val="0045617C"/>
    <w:rsid w:val="004579C5"/>
    <w:rsid w:val="004616B0"/>
    <w:rsid w:val="00462360"/>
    <w:rsid w:val="0046242A"/>
    <w:rsid w:val="0046297D"/>
    <w:rsid w:val="00462F71"/>
    <w:rsid w:val="0046367E"/>
    <w:rsid w:val="00465871"/>
    <w:rsid w:val="004663B9"/>
    <w:rsid w:val="00466512"/>
    <w:rsid w:val="00466773"/>
    <w:rsid w:val="0046750C"/>
    <w:rsid w:val="004675EA"/>
    <w:rsid w:val="00467A1C"/>
    <w:rsid w:val="00467C99"/>
    <w:rsid w:val="004700B1"/>
    <w:rsid w:val="00470860"/>
    <w:rsid w:val="00470894"/>
    <w:rsid w:val="00471885"/>
    <w:rsid w:val="0047216A"/>
    <w:rsid w:val="00472B0E"/>
    <w:rsid w:val="00474BDF"/>
    <w:rsid w:val="00476C52"/>
    <w:rsid w:val="004770DB"/>
    <w:rsid w:val="0047741E"/>
    <w:rsid w:val="00477D13"/>
    <w:rsid w:val="00477EB7"/>
    <w:rsid w:val="0048074A"/>
    <w:rsid w:val="004807B4"/>
    <w:rsid w:val="00480E67"/>
    <w:rsid w:val="00481115"/>
    <w:rsid w:val="0048146A"/>
    <w:rsid w:val="00481959"/>
    <w:rsid w:val="004823CF"/>
    <w:rsid w:val="00482741"/>
    <w:rsid w:val="00482E26"/>
    <w:rsid w:val="004837F8"/>
    <w:rsid w:val="0048603C"/>
    <w:rsid w:val="0048708D"/>
    <w:rsid w:val="00487CC2"/>
    <w:rsid w:val="00487F17"/>
    <w:rsid w:val="00491CC6"/>
    <w:rsid w:val="00492054"/>
    <w:rsid w:val="00492118"/>
    <w:rsid w:val="00492EFD"/>
    <w:rsid w:val="00493271"/>
    <w:rsid w:val="004968ED"/>
    <w:rsid w:val="004969E9"/>
    <w:rsid w:val="00496D7D"/>
    <w:rsid w:val="00497250"/>
    <w:rsid w:val="00497AAE"/>
    <w:rsid w:val="004A0BC4"/>
    <w:rsid w:val="004A0E1F"/>
    <w:rsid w:val="004A1227"/>
    <w:rsid w:val="004A1622"/>
    <w:rsid w:val="004A1FF6"/>
    <w:rsid w:val="004A229C"/>
    <w:rsid w:val="004A2893"/>
    <w:rsid w:val="004A28DB"/>
    <w:rsid w:val="004A3D1F"/>
    <w:rsid w:val="004A4CFE"/>
    <w:rsid w:val="004A574B"/>
    <w:rsid w:val="004A5917"/>
    <w:rsid w:val="004A592B"/>
    <w:rsid w:val="004A6159"/>
    <w:rsid w:val="004A63EB"/>
    <w:rsid w:val="004A689B"/>
    <w:rsid w:val="004A7CFA"/>
    <w:rsid w:val="004A7E3F"/>
    <w:rsid w:val="004B0A3C"/>
    <w:rsid w:val="004B146A"/>
    <w:rsid w:val="004B2F5F"/>
    <w:rsid w:val="004B3205"/>
    <w:rsid w:val="004B3CB1"/>
    <w:rsid w:val="004B4A8A"/>
    <w:rsid w:val="004B6210"/>
    <w:rsid w:val="004B622E"/>
    <w:rsid w:val="004B7F0C"/>
    <w:rsid w:val="004C12D0"/>
    <w:rsid w:val="004C152C"/>
    <w:rsid w:val="004C15C1"/>
    <w:rsid w:val="004C18BC"/>
    <w:rsid w:val="004C30A3"/>
    <w:rsid w:val="004C3BD2"/>
    <w:rsid w:val="004C4696"/>
    <w:rsid w:val="004C4A32"/>
    <w:rsid w:val="004C66BD"/>
    <w:rsid w:val="004C67AB"/>
    <w:rsid w:val="004C7406"/>
    <w:rsid w:val="004C7C92"/>
    <w:rsid w:val="004D04C7"/>
    <w:rsid w:val="004D0745"/>
    <w:rsid w:val="004D0781"/>
    <w:rsid w:val="004D09F1"/>
    <w:rsid w:val="004D0A40"/>
    <w:rsid w:val="004D10C4"/>
    <w:rsid w:val="004D1876"/>
    <w:rsid w:val="004D2284"/>
    <w:rsid w:val="004D32F4"/>
    <w:rsid w:val="004D3FD4"/>
    <w:rsid w:val="004D4BF1"/>
    <w:rsid w:val="004D5055"/>
    <w:rsid w:val="004D5363"/>
    <w:rsid w:val="004D5467"/>
    <w:rsid w:val="004D6570"/>
    <w:rsid w:val="004D66F8"/>
    <w:rsid w:val="004D77CA"/>
    <w:rsid w:val="004D7992"/>
    <w:rsid w:val="004E017B"/>
    <w:rsid w:val="004E0285"/>
    <w:rsid w:val="004E0533"/>
    <w:rsid w:val="004E2DA6"/>
    <w:rsid w:val="004E3C02"/>
    <w:rsid w:val="004E4D6C"/>
    <w:rsid w:val="004E4FCC"/>
    <w:rsid w:val="004E52D6"/>
    <w:rsid w:val="004E5FB3"/>
    <w:rsid w:val="004E79A2"/>
    <w:rsid w:val="004F0839"/>
    <w:rsid w:val="004F0BEF"/>
    <w:rsid w:val="004F0DEA"/>
    <w:rsid w:val="004F37FC"/>
    <w:rsid w:val="004F4044"/>
    <w:rsid w:val="004F4D3D"/>
    <w:rsid w:val="004F5C89"/>
    <w:rsid w:val="004F65BF"/>
    <w:rsid w:val="004F6F4B"/>
    <w:rsid w:val="004F70D0"/>
    <w:rsid w:val="004F72D8"/>
    <w:rsid w:val="004F758B"/>
    <w:rsid w:val="004F7D44"/>
    <w:rsid w:val="00500B97"/>
    <w:rsid w:val="00500DB6"/>
    <w:rsid w:val="00501418"/>
    <w:rsid w:val="00501D0B"/>
    <w:rsid w:val="005025AA"/>
    <w:rsid w:val="0050315F"/>
    <w:rsid w:val="005031FE"/>
    <w:rsid w:val="005062AB"/>
    <w:rsid w:val="00506BB7"/>
    <w:rsid w:val="00506D48"/>
    <w:rsid w:val="00506E9C"/>
    <w:rsid w:val="005073F0"/>
    <w:rsid w:val="00507A3F"/>
    <w:rsid w:val="00510A92"/>
    <w:rsid w:val="00512200"/>
    <w:rsid w:val="005131CA"/>
    <w:rsid w:val="00513AFA"/>
    <w:rsid w:val="00513B74"/>
    <w:rsid w:val="0051489E"/>
    <w:rsid w:val="00515344"/>
    <w:rsid w:val="0051576C"/>
    <w:rsid w:val="00515FEA"/>
    <w:rsid w:val="005161C4"/>
    <w:rsid w:val="005166BF"/>
    <w:rsid w:val="005170F2"/>
    <w:rsid w:val="005172DF"/>
    <w:rsid w:val="00517458"/>
    <w:rsid w:val="00520959"/>
    <w:rsid w:val="00520E84"/>
    <w:rsid w:val="00522264"/>
    <w:rsid w:val="005226CB"/>
    <w:rsid w:val="00523574"/>
    <w:rsid w:val="00523DAF"/>
    <w:rsid w:val="00523F89"/>
    <w:rsid w:val="005242B4"/>
    <w:rsid w:val="005245EF"/>
    <w:rsid w:val="00524ED1"/>
    <w:rsid w:val="00527605"/>
    <w:rsid w:val="005302B1"/>
    <w:rsid w:val="00530654"/>
    <w:rsid w:val="0053195A"/>
    <w:rsid w:val="00531D66"/>
    <w:rsid w:val="00531E80"/>
    <w:rsid w:val="005322B2"/>
    <w:rsid w:val="005331DA"/>
    <w:rsid w:val="005337F7"/>
    <w:rsid w:val="00533FA6"/>
    <w:rsid w:val="00533FF2"/>
    <w:rsid w:val="00534224"/>
    <w:rsid w:val="005342AD"/>
    <w:rsid w:val="0053445E"/>
    <w:rsid w:val="00536657"/>
    <w:rsid w:val="00536E0B"/>
    <w:rsid w:val="00536F4F"/>
    <w:rsid w:val="00537314"/>
    <w:rsid w:val="00537942"/>
    <w:rsid w:val="00540137"/>
    <w:rsid w:val="00540770"/>
    <w:rsid w:val="0054190F"/>
    <w:rsid w:val="00542392"/>
    <w:rsid w:val="005427D7"/>
    <w:rsid w:val="00542AE9"/>
    <w:rsid w:val="00543C1A"/>
    <w:rsid w:val="005442C5"/>
    <w:rsid w:val="00544CDC"/>
    <w:rsid w:val="00545866"/>
    <w:rsid w:val="00546C3F"/>
    <w:rsid w:val="005472B2"/>
    <w:rsid w:val="0054799F"/>
    <w:rsid w:val="00551154"/>
    <w:rsid w:val="005519A2"/>
    <w:rsid w:val="005519B5"/>
    <w:rsid w:val="005520DB"/>
    <w:rsid w:val="00552370"/>
    <w:rsid w:val="00553A14"/>
    <w:rsid w:val="00553AD4"/>
    <w:rsid w:val="00554730"/>
    <w:rsid w:val="00555563"/>
    <w:rsid w:val="00555707"/>
    <w:rsid w:val="00555898"/>
    <w:rsid w:val="005564C3"/>
    <w:rsid w:val="00556C54"/>
    <w:rsid w:val="00556EEA"/>
    <w:rsid w:val="005578B0"/>
    <w:rsid w:val="005578B4"/>
    <w:rsid w:val="00560141"/>
    <w:rsid w:val="00560846"/>
    <w:rsid w:val="005610C1"/>
    <w:rsid w:val="005614C9"/>
    <w:rsid w:val="00561A6B"/>
    <w:rsid w:val="0056229D"/>
    <w:rsid w:val="00562728"/>
    <w:rsid w:val="0056290A"/>
    <w:rsid w:val="005635F5"/>
    <w:rsid w:val="00564619"/>
    <w:rsid w:val="00565A16"/>
    <w:rsid w:val="00565FAE"/>
    <w:rsid w:val="005671B0"/>
    <w:rsid w:val="00567641"/>
    <w:rsid w:val="00570A91"/>
    <w:rsid w:val="00571300"/>
    <w:rsid w:val="0057156F"/>
    <w:rsid w:val="00571C86"/>
    <w:rsid w:val="005729CD"/>
    <w:rsid w:val="00572A2E"/>
    <w:rsid w:val="00572C3F"/>
    <w:rsid w:val="00572FB2"/>
    <w:rsid w:val="00573268"/>
    <w:rsid w:val="00573718"/>
    <w:rsid w:val="00573B31"/>
    <w:rsid w:val="005753B7"/>
    <w:rsid w:val="0057592B"/>
    <w:rsid w:val="00575C45"/>
    <w:rsid w:val="00576A93"/>
    <w:rsid w:val="00577993"/>
    <w:rsid w:val="005814EC"/>
    <w:rsid w:val="005839ED"/>
    <w:rsid w:val="0058449B"/>
    <w:rsid w:val="00584EC0"/>
    <w:rsid w:val="00585CC9"/>
    <w:rsid w:val="005861FB"/>
    <w:rsid w:val="00586F0A"/>
    <w:rsid w:val="00587F56"/>
    <w:rsid w:val="00590C8E"/>
    <w:rsid w:val="00591059"/>
    <w:rsid w:val="005918E0"/>
    <w:rsid w:val="00591B6E"/>
    <w:rsid w:val="00591D01"/>
    <w:rsid w:val="00591FDD"/>
    <w:rsid w:val="00592250"/>
    <w:rsid w:val="00592989"/>
    <w:rsid w:val="00593F2A"/>
    <w:rsid w:val="00595153"/>
    <w:rsid w:val="00595405"/>
    <w:rsid w:val="00595503"/>
    <w:rsid w:val="00595788"/>
    <w:rsid w:val="00595DEA"/>
    <w:rsid w:val="00596940"/>
    <w:rsid w:val="005976C3"/>
    <w:rsid w:val="00597D06"/>
    <w:rsid w:val="005A10B0"/>
    <w:rsid w:val="005A1890"/>
    <w:rsid w:val="005A211B"/>
    <w:rsid w:val="005A22CC"/>
    <w:rsid w:val="005A2F98"/>
    <w:rsid w:val="005A305E"/>
    <w:rsid w:val="005A35AA"/>
    <w:rsid w:val="005A36B7"/>
    <w:rsid w:val="005A44A4"/>
    <w:rsid w:val="005A4A2C"/>
    <w:rsid w:val="005A5019"/>
    <w:rsid w:val="005A50F8"/>
    <w:rsid w:val="005A5972"/>
    <w:rsid w:val="005A634E"/>
    <w:rsid w:val="005A69FE"/>
    <w:rsid w:val="005A7DAA"/>
    <w:rsid w:val="005B05F6"/>
    <w:rsid w:val="005B23E9"/>
    <w:rsid w:val="005B27BC"/>
    <w:rsid w:val="005B4BA2"/>
    <w:rsid w:val="005B6E97"/>
    <w:rsid w:val="005B7053"/>
    <w:rsid w:val="005B7277"/>
    <w:rsid w:val="005B761D"/>
    <w:rsid w:val="005C06C7"/>
    <w:rsid w:val="005C17CA"/>
    <w:rsid w:val="005C1D43"/>
    <w:rsid w:val="005C2272"/>
    <w:rsid w:val="005C2341"/>
    <w:rsid w:val="005C5C97"/>
    <w:rsid w:val="005C65B3"/>
    <w:rsid w:val="005C65E3"/>
    <w:rsid w:val="005C67B7"/>
    <w:rsid w:val="005C6840"/>
    <w:rsid w:val="005C7049"/>
    <w:rsid w:val="005C7F6C"/>
    <w:rsid w:val="005D025E"/>
    <w:rsid w:val="005D0B67"/>
    <w:rsid w:val="005D0DCE"/>
    <w:rsid w:val="005D284D"/>
    <w:rsid w:val="005D2C65"/>
    <w:rsid w:val="005D32B5"/>
    <w:rsid w:val="005D331F"/>
    <w:rsid w:val="005D40C9"/>
    <w:rsid w:val="005D45AC"/>
    <w:rsid w:val="005D5698"/>
    <w:rsid w:val="005D573E"/>
    <w:rsid w:val="005D669E"/>
    <w:rsid w:val="005D674E"/>
    <w:rsid w:val="005D784D"/>
    <w:rsid w:val="005E0D2F"/>
    <w:rsid w:val="005E0F44"/>
    <w:rsid w:val="005E112E"/>
    <w:rsid w:val="005E19E3"/>
    <w:rsid w:val="005E2090"/>
    <w:rsid w:val="005E231F"/>
    <w:rsid w:val="005E2A11"/>
    <w:rsid w:val="005E2B25"/>
    <w:rsid w:val="005E3988"/>
    <w:rsid w:val="005E4716"/>
    <w:rsid w:val="005E4836"/>
    <w:rsid w:val="005E4DB1"/>
    <w:rsid w:val="005E5596"/>
    <w:rsid w:val="005E59D7"/>
    <w:rsid w:val="005E5CC1"/>
    <w:rsid w:val="005E6123"/>
    <w:rsid w:val="005E652A"/>
    <w:rsid w:val="005E6FFD"/>
    <w:rsid w:val="005E73CB"/>
    <w:rsid w:val="005E7975"/>
    <w:rsid w:val="005E7B39"/>
    <w:rsid w:val="005F0383"/>
    <w:rsid w:val="005F0958"/>
    <w:rsid w:val="005F0CDF"/>
    <w:rsid w:val="005F1445"/>
    <w:rsid w:val="005F1571"/>
    <w:rsid w:val="005F2C3B"/>
    <w:rsid w:val="005F3978"/>
    <w:rsid w:val="005F44E3"/>
    <w:rsid w:val="005F4F59"/>
    <w:rsid w:val="005F510F"/>
    <w:rsid w:val="005F5905"/>
    <w:rsid w:val="005F5B69"/>
    <w:rsid w:val="005F5E12"/>
    <w:rsid w:val="005F6275"/>
    <w:rsid w:val="005F7ED9"/>
    <w:rsid w:val="00600A97"/>
    <w:rsid w:val="00600D63"/>
    <w:rsid w:val="0060229E"/>
    <w:rsid w:val="006028EA"/>
    <w:rsid w:val="00603177"/>
    <w:rsid w:val="00604655"/>
    <w:rsid w:val="00604E0F"/>
    <w:rsid w:val="00604E8B"/>
    <w:rsid w:val="00607644"/>
    <w:rsid w:val="00607C90"/>
    <w:rsid w:val="0061066E"/>
    <w:rsid w:val="00610D3C"/>
    <w:rsid w:val="00610DD7"/>
    <w:rsid w:val="0061143E"/>
    <w:rsid w:val="0061175B"/>
    <w:rsid w:val="00611F88"/>
    <w:rsid w:val="0061210C"/>
    <w:rsid w:val="0061244C"/>
    <w:rsid w:val="006142E9"/>
    <w:rsid w:val="00614867"/>
    <w:rsid w:val="006163E2"/>
    <w:rsid w:val="006166A9"/>
    <w:rsid w:val="0061787E"/>
    <w:rsid w:val="00617CD7"/>
    <w:rsid w:val="00617EE9"/>
    <w:rsid w:val="00620078"/>
    <w:rsid w:val="00620542"/>
    <w:rsid w:val="00620CED"/>
    <w:rsid w:val="00621522"/>
    <w:rsid w:val="00622947"/>
    <w:rsid w:val="00622C20"/>
    <w:rsid w:val="00622E5E"/>
    <w:rsid w:val="006235A4"/>
    <w:rsid w:val="00623702"/>
    <w:rsid w:val="00623D15"/>
    <w:rsid w:val="00623DD5"/>
    <w:rsid w:val="00624766"/>
    <w:rsid w:val="00625810"/>
    <w:rsid w:val="00626724"/>
    <w:rsid w:val="00626BE3"/>
    <w:rsid w:val="006270B1"/>
    <w:rsid w:val="006270C5"/>
    <w:rsid w:val="00632402"/>
    <w:rsid w:val="0063268B"/>
    <w:rsid w:val="006326F6"/>
    <w:rsid w:val="0063272B"/>
    <w:rsid w:val="00632E0D"/>
    <w:rsid w:val="00632E9F"/>
    <w:rsid w:val="0063364F"/>
    <w:rsid w:val="00633755"/>
    <w:rsid w:val="006341D3"/>
    <w:rsid w:val="006343AC"/>
    <w:rsid w:val="00634D7D"/>
    <w:rsid w:val="00634E5D"/>
    <w:rsid w:val="00635083"/>
    <w:rsid w:val="006350F0"/>
    <w:rsid w:val="00636A66"/>
    <w:rsid w:val="0064084B"/>
    <w:rsid w:val="00640CB5"/>
    <w:rsid w:val="00641EDD"/>
    <w:rsid w:val="00641FC6"/>
    <w:rsid w:val="00642257"/>
    <w:rsid w:val="00642311"/>
    <w:rsid w:val="006433A0"/>
    <w:rsid w:val="00643C18"/>
    <w:rsid w:val="00643FE6"/>
    <w:rsid w:val="006441A3"/>
    <w:rsid w:val="00644673"/>
    <w:rsid w:val="006452AB"/>
    <w:rsid w:val="00645719"/>
    <w:rsid w:val="006460BB"/>
    <w:rsid w:val="00646959"/>
    <w:rsid w:val="00646BAB"/>
    <w:rsid w:val="0064758B"/>
    <w:rsid w:val="006477DD"/>
    <w:rsid w:val="00650090"/>
    <w:rsid w:val="006507D4"/>
    <w:rsid w:val="0065151A"/>
    <w:rsid w:val="00651761"/>
    <w:rsid w:val="006529C0"/>
    <w:rsid w:val="006529D2"/>
    <w:rsid w:val="00652D0D"/>
    <w:rsid w:val="00652E67"/>
    <w:rsid w:val="006536FF"/>
    <w:rsid w:val="006542A7"/>
    <w:rsid w:val="0065482A"/>
    <w:rsid w:val="006548D0"/>
    <w:rsid w:val="00654AE3"/>
    <w:rsid w:val="00654BC0"/>
    <w:rsid w:val="00654DA3"/>
    <w:rsid w:val="0065586E"/>
    <w:rsid w:val="00655B30"/>
    <w:rsid w:val="00656252"/>
    <w:rsid w:val="00657CA5"/>
    <w:rsid w:val="00657DD4"/>
    <w:rsid w:val="006606A0"/>
    <w:rsid w:val="0066082F"/>
    <w:rsid w:val="00662E1C"/>
    <w:rsid w:val="006638B8"/>
    <w:rsid w:val="006658CD"/>
    <w:rsid w:val="00665E50"/>
    <w:rsid w:val="00666205"/>
    <w:rsid w:val="00667285"/>
    <w:rsid w:val="0066776A"/>
    <w:rsid w:val="00667802"/>
    <w:rsid w:val="00667B5D"/>
    <w:rsid w:val="00667DFE"/>
    <w:rsid w:val="00670585"/>
    <w:rsid w:val="00670B3C"/>
    <w:rsid w:val="00672655"/>
    <w:rsid w:val="00673993"/>
    <w:rsid w:val="00676888"/>
    <w:rsid w:val="006770FE"/>
    <w:rsid w:val="00677F60"/>
    <w:rsid w:val="0068111C"/>
    <w:rsid w:val="006816F3"/>
    <w:rsid w:val="006819B4"/>
    <w:rsid w:val="00681EDE"/>
    <w:rsid w:val="00681FB3"/>
    <w:rsid w:val="00682F72"/>
    <w:rsid w:val="00683646"/>
    <w:rsid w:val="00684894"/>
    <w:rsid w:val="00685410"/>
    <w:rsid w:val="00686F23"/>
    <w:rsid w:val="00686F28"/>
    <w:rsid w:val="006871C2"/>
    <w:rsid w:val="00687653"/>
    <w:rsid w:val="00687CC1"/>
    <w:rsid w:val="00687E00"/>
    <w:rsid w:val="00690785"/>
    <w:rsid w:val="006907CC"/>
    <w:rsid w:val="00693018"/>
    <w:rsid w:val="006933DD"/>
    <w:rsid w:val="00694784"/>
    <w:rsid w:val="00696222"/>
    <w:rsid w:val="006975B9"/>
    <w:rsid w:val="006A06C9"/>
    <w:rsid w:val="006A135D"/>
    <w:rsid w:val="006A28D8"/>
    <w:rsid w:val="006A3020"/>
    <w:rsid w:val="006A3A3B"/>
    <w:rsid w:val="006A455F"/>
    <w:rsid w:val="006A4ABC"/>
    <w:rsid w:val="006A5890"/>
    <w:rsid w:val="006A5D57"/>
    <w:rsid w:val="006A62B4"/>
    <w:rsid w:val="006A752C"/>
    <w:rsid w:val="006B06EA"/>
    <w:rsid w:val="006B0E4E"/>
    <w:rsid w:val="006B0F43"/>
    <w:rsid w:val="006B171E"/>
    <w:rsid w:val="006B1B8E"/>
    <w:rsid w:val="006B28F5"/>
    <w:rsid w:val="006B2A47"/>
    <w:rsid w:val="006B2B51"/>
    <w:rsid w:val="006B2BD4"/>
    <w:rsid w:val="006B374F"/>
    <w:rsid w:val="006B3849"/>
    <w:rsid w:val="006B45EE"/>
    <w:rsid w:val="006B5471"/>
    <w:rsid w:val="006B5A44"/>
    <w:rsid w:val="006B5E4E"/>
    <w:rsid w:val="006B6EED"/>
    <w:rsid w:val="006B734A"/>
    <w:rsid w:val="006B7A4C"/>
    <w:rsid w:val="006C02E5"/>
    <w:rsid w:val="006C0B9C"/>
    <w:rsid w:val="006C0BCE"/>
    <w:rsid w:val="006C0CD4"/>
    <w:rsid w:val="006C166A"/>
    <w:rsid w:val="006C1B55"/>
    <w:rsid w:val="006C2D28"/>
    <w:rsid w:val="006C36E8"/>
    <w:rsid w:val="006C3DF0"/>
    <w:rsid w:val="006C4F5A"/>
    <w:rsid w:val="006C50BC"/>
    <w:rsid w:val="006C6517"/>
    <w:rsid w:val="006C73E7"/>
    <w:rsid w:val="006D02F3"/>
    <w:rsid w:val="006D042A"/>
    <w:rsid w:val="006D21D4"/>
    <w:rsid w:val="006D2C9D"/>
    <w:rsid w:val="006D2DEC"/>
    <w:rsid w:val="006D3161"/>
    <w:rsid w:val="006D33E2"/>
    <w:rsid w:val="006D361B"/>
    <w:rsid w:val="006D3D36"/>
    <w:rsid w:val="006D49BB"/>
    <w:rsid w:val="006D4CB6"/>
    <w:rsid w:val="006D600A"/>
    <w:rsid w:val="006D60F4"/>
    <w:rsid w:val="006D73BA"/>
    <w:rsid w:val="006D7AE2"/>
    <w:rsid w:val="006E16EB"/>
    <w:rsid w:val="006E1BBB"/>
    <w:rsid w:val="006E2763"/>
    <w:rsid w:val="006E29C7"/>
    <w:rsid w:val="006E3BCC"/>
    <w:rsid w:val="006E3BE1"/>
    <w:rsid w:val="006E4009"/>
    <w:rsid w:val="006E4B5D"/>
    <w:rsid w:val="006E4D57"/>
    <w:rsid w:val="006E4E5D"/>
    <w:rsid w:val="006E50B4"/>
    <w:rsid w:val="006E56BC"/>
    <w:rsid w:val="006E595C"/>
    <w:rsid w:val="006E5D4A"/>
    <w:rsid w:val="006E5E65"/>
    <w:rsid w:val="006F0A99"/>
    <w:rsid w:val="006F0C1F"/>
    <w:rsid w:val="006F12D6"/>
    <w:rsid w:val="006F151F"/>
    <w:rsid w:val="006F2152"/>
    <w:rsid w:val="006F23A8"/>
    <w:rsid w:val="006F2B0A"/>
    <w:rsid w:val="006F32D4"/>
    <w:rsid w:val="006F50EA"/>
    <w:rsid w:val="006F57E2"/>
    <w:rsid w:val="006F69A6"/>
    <w:rsid w:val="006F72BF"/>
    <w:rsid w:val="006F764F"/>
    <w:rsid w:val="0070029A"/>
    <w:rsid w:val="00701158"/>
    <w:rsid w:val="007027AE"/>
    <w:rsid w:val="00702934"/>
    <w:rsid w:val="00703667"/>
    <w:rsid w:val="00703893"/>
    <w:rsid w:val="0070410F"/>
    <w:rsid w:val="00704160"/>
    <w:rsid w:val="0070446F"/>
    <w:rsid w:val="007047E3"/>
    <w:rsid w:val="00705392"/>
    <w:rsid w:val="00705566"/>
    <w:rsid w:val="007060C4"/>
    <w:rsid w:val="007069E7"/>
    <w:rsid w:val="0070706B"/>
    <w:rsid w:val="007077F2"/>
    <w:rsid w:val="007112C2"/>
    <w:rsid w:val="007121CB"/>
    <w:rsid w:val="00712880"/>
    <w:rsid w:val="00712CFA"/>
    <w:rsid w:val="00712F3C"/>
    <w:rsid w:val="007130B4"/>
    <w:rsid w:val="007134A8"/>
    <w:rsid w:val="00713DDD"/>
    <w:rsid w:val="00713E7C"/>
    <w:rsid w:val="00714D15"/>
    <w:rsid w:val="00716CA9"/>
    <w:rsid w:val="00717B41"/>
    <w:rsid w:val="00717D5F"/>
    <w:rsid w:val="00720607"/>
    <w:rsid w:val="00720B89"/>
    <w:rsid w:val="0072284C"/>
    <w:rsid w:val="00723657"/>
    <w:rsid w:val="007254BB"/>
    <w:rsid w:val="00725A51"/>
    <w:rsid w:val="00725CDC"/>
    <w:rsid w:val="00725D19"/>
    <w:rsid w:val="00726225"/>
    <w:rsid w:val="00730BA3"/>
    <w:rsid w:val="00730E60"/>
    <w:rsid w:val="007311D6"/>
    <w:rsid w:val="0073239E"/>
    <w:rsid w:val="007324C6"/>
    <w:rsid w:val="00732505"/>
    <w:rsid w:val="00732801"/>
    <w:rsid w:val="00734E4D"/>
    <w:rsid w:val="00735180"/>
    <w:rsid w:val="007367F9"/>
    <w:rsid w:val="007369BD"/>
    <w:rsid w:val="007371AD"/>
    <w:rsid w:val="00737BE7"/>
    <w:rsid w:val="00741332"/>
    <w:rsid w:val="00741373"/>
    <w:rsid w:val="00741861"/>
    <w:rsid w:val="00741C1C"/>
    <w:rsid w:val="00742940"/>
    <w:rsid w:val="00742FC0"/>
    <w:rsid w:val="00743666"/>
    <w:rsid w:val="00743A06"/>
    <w:rsid w:val="00744CC2"/>
    <w:rsid w:val="00745077"/>
    <w:rsid w:val="007453D9"/>
    <w:rsid w:val="0074797F"/>
    <w:rsid w:val="00747E77"/>
    <w:rsid w:val="00750A87"/>
    <w:rsid w:val="007512A2"/>
    <w:rsid w:val="00751430"/>
    <w:rsid w:val="007520C9"/>
    <w:rsid w:val="007529EA"/>
    <w:rsid w:val="00752F01"/>
    <w:rsid w:val="007537F4"/>
    <w:rsid w:val="0075386D"/>
    <w:rsid w:val="00753D7F"/>
    <w:rsid w:val="007559FD"/>
    <w:rsid w:val="007569B5"/>
    <w:rsid w:val="007579AA"/>
    <w:rsid w:val="007579BD"/>
    <w:rsid w:val="00757B88"/>
    <w:rsid w:val="0076024D"/>
    <w:rsid w:val="00761007"/>
    <w:rsid w:val="007612F3"/>
    <w:rsid w:val="00761DB0"/>
    <w:rsid w:val="00761EDB"/>
    <w:rsid w:val="007620BD"/>
    <w:rsid w:val="0076210E"/>
    <w:rsid w:val="007638B5"/>
    <w:rsid w:val="00763BBE"/>
    <w:rsid w:val="00763CF9"/>
    <w:rsid w:val="007651A1"/>
    <w:rsid w:val="007651FD"/>
    <w:rsid w:val="00765E1C"/>
    <w:rsid w:val="007661F2"/>
    <w:rsid w:val="007664EF"/>
    <w:rsid w:val="007666D3"/>
    <w:rsid w:val="00770421"/>
    <w:rsid w:val="00770BCF"/>
    <w:rsid w:val="00770E9F"/>
    <w:rsid w:val="00771CA9"/>
    <w:rsid w:val="00772827"/>
    <w:rsid w:val="00772DC3"/>
    <w:rsid w:val="00773131"/>
    <w:rsid w:val="00774586"/>
    <w:rsid w:val="00774B51"/>
    <w:rsid w:val="007753BE"/>
    <w:rsid w:val="007758D5"/>
    <w:rsid w:val="0077593F"/>
    <w:rsid w:val="00776182"/>
    <w:rsid w:val="00776C34"/>
    <w:rsid w:val="00776CF3"/>
    <w:rsid w:val="00776F25"/>
    <w:rsid w:val="00776FFF"/>
    <w:rsid w:val="007773BA"/>
    <w:rsid w:val="0077777C"/>
    <w:rsid w:val="00777D28"/>
    <w:rsid w:val="0078027C"/>
    <w:rsid w:val="00781D09"/>
    <w:rsid w:val="0078274A"/>
    <w:rsid w:val="00782C0E"/>
    <w:rsid w:val="00782D9E"/>
    <w:rsid w:val="00783C25"/>
    <w:rsid w:val="007840E0"/>
    <w:rsid w:val="0078617C"/>
    <w:rsid w:val="0078632A"/>
    <w:rsid w:val="00786DD2"/>
    <w:rsid w:val="00787524"/>
    <w:rsid w:val="00787CC9"/>
    <w:rsid w:val="00791EFA"/>
    <w:rsid w:val="00792103"/>
    <w:rsid w:val="00792C30"/>
    <w:rsid w:val="00793104"/>
    <w:rsid w:val="007935F7"/>
    <w:rsid w:val="00793E66"/>
    <w:rsid w:val="00794190"/>
    <w:rsid w:val="0079444B"/>
    <w:rsid w:val="00794531"/>
    <w:rsid w:val="00794F77"/>
    <w:rsid w:val="00795059"/>
    <w:rsid w:val="007955C7"/>
    <w:rsid w:val="007957A2"/>
    <w:rsid w:val="00795E4B"/>
    <w:rsid w:val="007961D4"/>
    <w:rsid w:val="00796C0B"/>
    <w:rsid w:val="007975E6"/>
    <w:rsid w:val="00797BFC"/>
    <w:rsid w:val="00797DC8"/>
    <w:rsid w:val="00797E6E"/>
    <w:rsid w:val="007A01C1"/>
    <w:rsid w:val="007A0F07"/>
    <w:rsid w:val="007A12C4"/>
    <w:rsid w:val="007A2E94"/>
    <w:rsid w:val="007A4A19"/>
    <w:rsid w:val="007A57F5"/>
    <w:rsid w:val="007A5DA0"/>
    <w:rsid w:val="007A60DA"/>
    <w:rsid w:val="007A6ABA"/>
    <w:rsid w:val="007A788A"/>
    <w:rsid w:val="007B0585"/>
    <w:rsid w:val="007B1A29"/>
    <w:rsid w:val="007B1E7E"/>
    <w:rsid w:val="007B235B"/>
    <w:rsid w:val="007B2479"/>
    <w:rsid w:val="007B30C9"/>
    <w:rsid w:val="007B3A37"/>
    <w:rsid w:val="007B418A"/>
    <w:rsid w:val="007B41F5"/>
    <w:rsid w:val="007B46B1"/>
    <w:rsid w:val="007B59D8"/>
    <w:rsid w:val="007B5ACB"/>
    <w:rsid w:val="007B5FAF"/>
    <w:rsid w:val="007B6BC6"/>
    <w:rsid w:val="007B733B"/>
    <w:rsid w:val="007B7F63"/>
    <w:rsid w:val="007B7F84"/>
    <w:rsid w:val="007C1579"/>
    <w:rsid w:val="007C16B9"/>
    <w:rsid w:val="007C1714"/>
    <w:rsid w:val="007C1A7E"/>
    <w:rsid w:val="007C1E2A"/>
    <w:rsid w:val="007C30AA"/>
    <w:rsid w:val="007C4F8F"/>
    <w:rsid w:val="007C52E0"/>
    <w:rsid w:val="007C551B"/>
    <w:rsid w:val="007C603E"/>
    <w:rsid w:val="007C6A45"/>
    <w:rsid w:val="007C6D25"/>
    <w:rsid w:val="007C72A4"/>
    <w:rsid w:val="007C7973"/>
    <w:rsid w:val="007C7A0D"/>
    <w:rsid w:val="007C7DC5"/>
    <w:rsid w:val="007D04C5"/>
    <w:rsid w:val="007D09DB"/>
    <w:rsid w:val="007D0DE2"/>
    <w:rsid w:val="007D1726"/>
    <w:rsid w:val="007D1950"/>
    <w:rsid w:val="007D1CB4"/>
    <w:rsid w:val="007D1D0F"/>
    <w:rsid w:val="007D219E"/>
    <w:rsid w:val="007D3334"/>
    <w:rsid w:val="007D354B"/>
    <w:rsid w:val="007D3751"/>
    <w:rsid w:val="007D44E9"/>
    <w:rsid w:val="007D60C8"/>
    <w:rsid w:val="007D6D4C"/>
    <w:rsid w:val="007D7345"/>
    <w:rsid w:val="007D7630"/>
    <w:rsid w:val="007D7787"/>
    <w:rsid w:val="007D7BC0"/>
    <w:rsid w:val="007E052C"/>
    <w:rsid w:val="007E0644"/>
    <w:rsid w:val="007E070C"/>
    <w:rsid w:val="007E12A8"/>
    <w:rsid w:val="007E16FC"/>
    <w:rsid w:val="007E19CB"/>
    <w:rsid w:val="007E2801"/>
    <w:rsid w:val="007E2CE3"/>
    <w:rsid w:val="007E381B"/>
    <w:rsid w:val="007E4245"/>
    <w:rsid w:val="007E4870"/>
    <w:rsid w:val="007E5078"/>
    <w:rsid w:val="007E5FD8"/>
    <w:rsid w:val="007E60A4"/>
    <w:rsid w:val="007E650A"/>
    <w:rsid w:val="007E6CD1"/>
    <w:rsid w:val="007E6D9B"/>
    <w:rsid w:val="007E71D0"/>
    <w:rsid w:val="007E7668"/>
    <w:rsid w:val="007E7A23"/>
    <w:rsid w:val="007F0146"/>
    <w:rsid w:val="007F0289"/>
    <w:rsid w:val="007F0617"/>
    <w:rsid w:val="007F1041"/>
    <w:rsid w:val="007F24D7"/>
    <w:rsid w:val="007F2605"/>
    <w:rsid w:val="007F2C59"/>
    <w:rsid w:val="007F334A"/>
    <w:rsid w:val="007F39F8"/>
    <w:rsid w:val="007F4237"/>
    <w:rsid w:val="007F4E5C"/>
    <w:rsid w:val="007F69A6"/>
    <w:rsid w:val="007F6F45"/>
    <w:rsid w:val="007F7D6C"/>
    <w:rsid w:val="007F7F51"/>
    <w:rsid w:val="00800462"/>
    <w:rsid w:val="00800CD8"/>
    <w:rsid w:val="00800E5A"/>
    <w:rsid w:val="00800F2B"/>
    <w:rsid w:val="0080167B"/>
    <w:rsid w:val="00802072"/>
    <w:rsid w:val="00802C06"/>
    <w:rsid w:val="00804A31"/>
    <w:rsid w:val="00806677"/>
    <w:rsid w:val="00806B67"/>
    <w:rsid w:val="00807431"/>
    <w:rsid w:val="0080763E"/>
    <w:rsid w:val="008104F5"/>
    <w:rsid w:val="008107A2"/>
    <w:rsid w:val="00811CFD"/>
    <w:rsid w:val="00812AD2"/>
    <w:rsid w:val="008132F0"/>
    <w:rsid w:val="0081355A"/>
    <w:rsid w:val="00813702"/>
    <w:rsid w:val="008139C4"/>
    <w:rsid w:val="00813DDE"/>
    <w:rsid w:val="00814023"/>
    <w:rsid w:val="0081417D"/>
    <w:rsid w:val="00814CE9"/>
    <w:rsid w:val="00814F8B"/>
    <w:rsid w:val="00815123"/>
    <w:rsid w:val="008154EF"/>
    <w:rsid w:val="00815800"/>
    <w:rsid w:val="00815876"/>
    <w:rsid w:val="00815C06"/>
    <w:rsid w:val="00815C26"/>
    <w:rsid w:val="00815C9C"/>
    <w:rsid w:val="00815CE5"/>
    <w:rsid w:val="00816279"/>
    <w:rsid w:val="00816787"/>
    <w:rsid w:val="008174DC"/>
    <w:rsid w:val="0081754C"/>
    <w:rsid w:val="00817F09"/>
    <w:rsid w:val="00820997"/>
    <w:rsid w:val="00820A58"/>
    <w:rsid w:val="0082125D"/>
    <w:rsid w:val="008231C2"/>
    <w:rsid w:val="008236E0"/>
    <w:rsid w:val="00823E32"/>
    <w:rsid w:val="00824CC5"/>
    <w:rsid w:val="00825681"/>
    <w:rsid w:val="00825697"/>
    <w:rsid w:val="008264B6"/>
    <w:rsid w:val="00826CC8"/>
    <w:rsid w:val="00827013"/>
    <w:rsid w:val="008309F0"/>
    <w:rsid w:val="00830F8D"/>
    <w:rsid w:val="00831A2C"/>
    <w:rsid w:val="008327B7"/>
    <w:rsid w:val="00832FED"/>
    <w:rsid w:val="008336B4"/>
    <w:rsid w:val="008339A3"/>
    <w:rsid w:val="00833C28"/>
    <w:rsid w:val="00834158"/>
    <w:rsid w:val="00835587"/>
    <w:rsid w:val="00835EA2"/>
    <w:rsid w:val="00836E19"/>
    <w:rsid w:val="00837023"/>
    <w:rsid w:val="00837A57"/>
    <w:rsid w:val="00837C46"/>
    <w:rsid w:val="0084001D"/>
    <w:rsid w:val="00840273"/>
    <w:rsid w:val="00841072"/>
    <w:rsid w:val="00841AED"/>
    <w:rsid w:val="00842A44"/>
    <w:rsid w:val="00843155"/>
    <w:rsid w:val="0084395D"/>
    <w:rsid w:val="0084398E"/>
    <w:rsid w:val="0084444E"/>
    <w:rsid w:val="008446FC"/>
    <w:rsid w:val="00844A1E"/>
    <w:rsid w:val="00844C89"/>
    <w:rsid w:val="00844EC1"/>
    <w:rsid w:val="00844F35"/>
    <w:rsid w:val="00844F44"/>
    <w:rsid w:val="00846E37"/>
    <w:rsid w:val="00847D29"/>
    <w:rsid w:val="0085016A"/>
    <w:rsid w:val="008501F4"/>
    <w:rsid w:val="00850475"/>
    <w:rsid w:val="00851278"/>
    <w:rsid w:val="00852DBE"/>
    <w:rsid w:val="00852F2F"/>
    <w:rsid w:val="00853B78"/>
    <w:rsid w:val="00853C48"/>
    <w:rsid w:val="00853F4E"/>
    <w:rsid w:val="008543BA"/>
    <w:rsid w:val="00854B56"/>
    <w:rsid w:val="008562AB"/>
    <w:rsid w:val="00856A52"/>
    <w:rsid w:val="00856B16"/>
    <w:rsid w:val="00857F7E"/>
    <w:rsid w:val="00860594"/>
    <w:rsid w:val="00861C32"/>
    <w:rsid w:val="00863551"/>
    <w:rsid w:val="0086361F"/>
    <w:rsid w:val="008639F5"/>
    <w:rsid w:val="0086415C"/>
    <w:rsid w:val="008643E8"/>
    <w:rsid w:val="008649B7"/>
    <w:rsid w:val="00864F6F"/>
    <w:rsid w:val="00864FCA"/>
    <w:rsid w:val="008653CF"/>
    <w:rsid w:val="008656EA"/>
    <w:rsid w:val="0086575C"/>
    <w:rsid w:val="00865B55"/>
    <w:rsid w:val="008669A0"/>
    <w:rsid w:val="00866D21"/>
    <w:rsid w:val="00870EB6"/>
    <w:rsid w:val="0087305A"/>
    <w:rsid w:val="00873A95"/>
    <w:rsid w:val="00873FF5"/>
    <w:rsid w:val="00874493"/>
    <w:rsid w:val="00874512"/>
    <w:rsid w:val="00875C81"/>
    <w:rsid w:val="0088039D"/>
    <w:rsid w:val="008814FC"/>
    <w:rsid w:val="008818AC"/>
    <w:rsid w:val="008821DA"/>
    <w:rsid w:val="008822C7"/>
    <w:rsid w:val="00882979"/>
    <w:rsid w:val="00882A9A"/>
    <w:rsid w:val="008831CE"/>
    <w:rsid w:val="0088360D"/>
    <w:rsid w:val="00883B71"/>
    <w:rsid w:val="00884593"/>
    <w:rsid w:val="00884852"/>
    <w:rsid w:val="00885234"/>
    <w:rsid w:val="00885C3F"/>
    <w:rsid w:val="00886091"/>
    <w:rsid w:val="008861AD"/>
    <w:rsid w:val="008876A5"/>
    <w:rsid w:val="00890966"/>
    <w:rsid w:val="00890FD8"/>
    <w:rsid w:val="00891551"/>
    <w:rsid w:val="00891735"/>
    <w:rsid w:val="00891C67"/>
    <w:rsid w:val="00891D4E"/>
    <w:rsid w:val="00891F64"/>
    <w:rsid w:val="00893B58"/>
    <w:rsid w:val="008945A6"/>
    <w:rsid w:val="00894F06"/>
    <w:rsid w:val="0089554B"/>
    <w:rsid w:val="0089562E"/>
    <w:rsid w:val="00895B7D"/>
    <w:rsid w:val="00895D22"/>
    <w:rsid w:val="0089616E"/>
    <w:rsid w:val="008968BE"/>
    <w:rsid w:val="0089709D"/>
    <w:rsid w:val="008A0B0F"/>
    <w:rsid w:val="008A0B3C"/>
    <w:rsid w:val="008A1FF1"/>
    <w:rsid w:val="008A3708"/>
    <w:rsid w:val="008A3D95"/>
    <w:rsid w:val="008A46DF"/>
    <w:rsid w:val="008A4752"/>
    <w:rsid w:val="008A4A77"/>
    <w:rsid w:val="008A6782"/>
    <w:rsid w:val="008A6C64"/>
    <w:rsid w:val="008B0246"/>
    <w:rsid w:val="008B1644"/>
    <w:rsid w:val="008B2FE3"/>
    <w:rsid w:val="008B3222"/>
    <w:rsid w:val="008B4F1C"/>
    <w:rsid w:val="008B549B"/>
    <w:rsid w:val="008B61A8"/>
    <w:rsid w:val="008B6909"/>
    <w:rsid w:val="008C038C"/>
    <w:rsid w:val="008C0C0C"/>
    <w:rsid w:val="008C0CC5"/>
    <w:rsid w:val="008C0DA6"/>
    <w:rsid w:val="008C119A"/>
    <w:rsid w:val="008C15EF"/>
    <w:rsid w:val="008C1F2C"/>
    <w:rsid w:val="008C2820"/>
    <w:rsid w:val="008C330D"/>
    <w:rsid w:val="008C3812"/>
    <w:rsid w:val="008C520D"/>
    <w:rsid w:val="008C68B7"/>
    <w:rsid w:val="008C6E4F"/>
    <w:rsid w:val="008C728B"/>
    <w:rsid w:val="008C7591"/>
    <w:rsid w:val="008D0131"/>
    <w:rsid w:val="008D016F"/>
    <w:rsid w:val="008D02C6"/>
    <w:rsid w:val="008D0407"/>
    <w:rsid w:val="008D2268"/>
    <w:rsid w:val="008D3FB6"/>
    <w:rsid w:val="008D45DC"/>
    <w:rsid w:val="008D67C2"/>
    <w:rsid w:val="008D6F7A"/>
    <w:rsid w:val="008D70B0"/>
    <w:rsid w:val="008D7900"/>
    <w:rsid w:val="008D7B06"/>
    <w:rsid w:val="008D7F73"/>
    <w:rsid w:val="008E1AF0"/>
    <w:rsid w:val="008E1E1F"/>
    <w:rsid w:val="008E25F3"/>
    <w:rsid w:val="008E2F6F"/>
    <w:rsid w:val="008E2FE6"/>
    <w:rsid w:val="008E4056"/>
    <w:rsid w:val="008E420E"/>
    <w:rsid w:val="008E53A3"/>
    <w:rsid w:val="008E5E6D"/>
    <w:rsid w:val="008E63AD"/>
    <w:rsid w:val="008E778B"/>
    <w:rsid w:val="008E7DBD"/>
    <w:rsid w:val="008F06E1"/>
    <w:rsid w:val="008F07B9"/>
    <w:rsid w:val="008F07D3"/>
    <w:rsid w:val="008F10BE"/>
    <w:rsid w:val="008F1B66"/>
    <w:rsid w:val="008F2206"/>
    <w:rsid w:val="008F2307"/>
    <w:rsid w:val="008F273E"/>
    <w:rsid w:val="008F27FC"/>
    <w:rsid w:val="008F46F6"/>
    <w:rsid w:val="008F49DF"/>
    <w:rsid w:val="008F53EC"/>
    <w:rsid w:val="008F5D0A"/>
    <w:rsid w:val="008F5D76"/>
    <w:rsid w:val="008F61B4"/>
    <w:rsid w:val="008F7D21"/>
    <w:rsid w:val="0090064D"/>
    <w:rsid w:val="00900980"/>
    <w:rsid w:val="009011CE"/>
    <w:rsid w:val="009014D5"/>
    <w:rsid w:val="009019CF"/>
    <w:rsid w:val="00901C0A"/>
    <w:rsid w:val="00901D29"/>
    <w:rsid w:val="00902C3A"/>
    <w:rsid w:val="0090346C"/>
    <w:rsid w:val="009045ED"/>
    <w:rsid w:val="00904A2F"/>
    <w:rsid w:val="00904ADC"/>
    <w:rsid w:val="0090516D"/>
    <w:rsid w:val="0090527B"/>
    <w:rsid w:val="00906B36"/>
    <w:rsid w:val="00906D09"/>
    <w:rsid w:val="00907A05"/>
    <w:rsid w:val="00910003"/>
    <w:rsid w:val="00910636"/>
    <w:rsid w:val="00910BF9"/>
    <w:rsid w:val="00911451"/>
    <w:rsid w:val="00911AB6"/>
    <w:rsid w:val="00912706"/>
    <w:rsid w:val="0091481E"/>
    <w:rsid w:val="00915C3A"/>
    <w:rsid w:val="009165A0"/>
    <w:rsid w:val="00916E74"/>
    <w:rsid w:val="00916FAB"/>
    <w:rsid w:val="009217D9"/>
    <w:rsid w:val="00921AFF"/>
    <w:rsid w:val="009234A9"/>
    <w:rsid w:val="00923BE3"/>
    <w:rsid w:val="00923E33"/>
    <w:rsid w:val="00924337"/>
    <w:rsid w:val="00925AEE"/>
    <w:rsid w:val="00926E8D"/>
    <w:rsid w:val="00927B53"/>
    <w:rsid w:val="00930106"/>
    <w:rsid w:val="0093078B"/>
    <w:rsid w:val="009312DB"/>
    <w:rsid w:val="009315AF"/>
    <w:rsid w:val="00932C53"/>
    <w:rsid w:val="00933246"/>
    <w:rsid w:val="00934151"/>
    <w:rsid w:val="00934877"/>
    <w:rsid w:val="0093492E"/>
    <w:rsid w:val="00935C75"/>
    <w:rsid w:val="00935FF0"/>
    <w:rsid w:val="0093714C"/>
    <w:rsid w:val="0093737F"/>
    <w:rsid w:val="00937A25"/>
    <w:rsid w:val="00940FA2"/>
    <w:rsid w:val="00941888"/>
    <w:rsid w:val="00941F08"/>
    <w:rsid w:val="0094278A"/>
    <w:rsid w:val="00942871"/>
    <w:rsid w:val="00942DE0"/>
    <w:rsid w:val="00943015"/>
    <w:rsid w:val="00944418"/>
    <w:rsid w:val="00944C66"/>
    <w:rsid w:val="009470D8"/>
    <w:rsid w:val="0094788B"/>
    <w:rsid w:val="00947B62"/>
    <w:rsid w:val="00947B71"/>
    <w:rsid w:val="00947DA7"/>
    <w:rsid w:val="00947E34"/>
    <w:rsid w:val="0095017A"/>
    <w:rsid w:val="00950A1F"/>
    <w:rsid w:val="00951E18"/>
    <w:rsid w:val="0095210E"/>
    <w:rsid w:val="00952AE9"/>
    <w:rsid w:val="0095436D"/>
    <w:rsid w:val="00954512"/>
    <w:rsid w:val="00955D7D"/>
    <w:rsid w:val="009567B3"/>
    <w:rsid w:val="00957752"/>
    <w:rsid w:val="009628F0"/>
    <w:rsid w:val="0096406E"/>
    <w:rsid w:val="00964489"/>
    <w:rsid w:val="0096451A"/>
    <w:rsid w:val="00964EA6"/>
    <w:rsid w:val="009664C7"/>
    <w:rsid w:val="00966BDF"/>
    <w:rsid w:val="00967165"/>
    <w:rsid w:val="009671EC"/>
    <w:rsid w:val="00967594"/>
    <w:rsid w:val="00967662"/>
    <w:rsid w:val="00967969"/>
    <w:rsid w:val="00967FA9"/>
    <w:rsid w:val="009701F0"/>
    <w:rsid w:val="009718BE"/>
    <w:rsid w:val="00971C2B"/>
    <w:rsid w:val="00971D5A"/>
    <w:rsid w:val="00971D77"/>
    <w:rsid w:val="00971DE0"/>
    <w:rsid w:val="00972724"/>
    <w:rsid w:val="009727AF"/>
    <w:rsid w:val="00972D3E"/>
    <w:rsid w:val="00973C91"/>
    <w:rsid w:val="009747F5"/>
    <w:rsid w:val="0097488F"/>
    <w:rsid w:val="00974BAD"/>
    <w:rsid w:val="00974CE8"/>
    <w:rsid w:val="00975019"/>
    <w:rsid w:val="00975334"/>
    <w:rsid w:val="00975368"/>
    <w:rsid w:val="009755A0"/>
    <w:rsid w:val="00976C2F"/>
    <w:rsid w:val="00976F10"/>
    <w:rsid w:val="00976FFB"/>
    <w:rsid w:val="00977D35"/>
    <w:rsid w:val="0098016D"/>
    <w:rsid w:val="00980216"/>
    <w:rsid w:val="00980DE0"/>
    <w:rsid w:val="009820F2"/>
    <w:rsid w:val="00982A9B"/>
    <w:rsid w:val="009835A1"/>
    <w:rsid w:val="00984167"/>
    <w:rsid w:val="0098504F"/>
    <w:rsid w:val="00985066"/>
    <w:rsid w:val="009870C4"/>
    <w:rsid w:val="00987145"/>
    <w:rsid w:val="00987206"/>
    <w:rsid w:val="00987DCC"/>
    <w:rsid w:val="00987F7D"/>
    <w:rsid w:val="0099022A"/>
    <w:rsid w:val="00990594"/>
    <w:rsid w:val="009912C3"/>
    <w:rsid w:val="00991440"/>
    <w:rsid w:val="00992504"/>
    <w:rsid w:val="00992BAC"/>
    <w:rsid w:val="00992C5C"/>
    <w:rsid w:val="00992FC3"/>
    <w:rsid w:val="00993872"/>
    <w:rsid w:val="0099390A"/>
    <w:rsid w:val="00994C30"/>
    <w:rsid w:val="009955D8"/>
    <w:rsid w:val="00996545"/>
    <w:rsid w:val="0099793F"/>
    <w:rsid w:val="009A1AEF"/>
    <w:rsid w:val="009A2322"/>
    <w:rsid w:val="009A295E"/>
    <w:rsid w:val="009A2AAC"/>
    <w:rsid w:val="009A321F"/>
    <w:rsid w:val="009A39AD"/>
    <w:rsid w:val="009A3B8B"/>
    <w:rsid w:val="009A3E28"/>
    <w:rsid w:val="009A4694"/>
    <w:rsid w:val="009A487A"/>
    <w:rsid w:val="009A554A"/>
    <w:rsid w:val="009A5B65"/>
    <w:rsid w:val="009A6526"/>
    <w:rsid w:val="009A680D"/>
    <w:rsid w:val="009A6901"/>
    <w:rsid w:val="009B1A20"/>
    <w:rsid w:val="009B1B49"/>
    <w:rsid w:val="009B1CB0"/>
    <w:rsid w:val="009B22EE"/>
    <w:rsid w:val="009B2410"/>
    <w:rsid w:val="009B24F2"/>
    <w:rsid w:val="009B27DA"/>
    <w:rsid w:val="009B35E0"/>
    <w:rsid w:val="009B5183"/>
    <w:rsid w:val="009B6A1E"/>
    <w:rsid w:val="009B712A"/>
    <w:rsid w:val="009C0A26"/>
    <w:rsid w:val="009C1D8C"/>
    <w:rsid w:val="009C2108"/>
    <w:rsid w:val="009C23F6"/>
    <w:rsid w:val="009C2A9D"/>
    <w:rsid w:val="009C380A"/>
    <w:rsid w:val="009C447B"/>
    <w:rsid w:val="009C4D47"/>
    <w:rsid w:val="009C54F5"/>
    <w:rsid w:val="009C561F"/>
    <w:rsid w:val="009C5634"/>
    <w:rsid w:val="009C5806"/>
    <w:rsid w:val="009C6A93"/>
    <w:rsid w:val="009C74ED"/>
    <w:rsid w:val="009C7FA7"/>
    <w:rsid w:val="009D03CD"/>
    <w:rsid w:val="009D0BF0"/>
    <w:rsid w:val="009D0C4A"/>
    <w:rsid w:val="009D1B80"/>
    <w:rsid w:val="009D2395"/>
    <w:rsid w:val="009D2F25"/>
    <w:rsid w:val="009D3539"/>
    <w:rsid w:val="009D3F85"/>
    <w:rsid w:val="009D43AF"/>
    <w:rsid w:val="009D609A"/>
    <w:rsid w:val="009D6D0B"/>
    <w:rsid w:val="009D7500"/>
    <w:rsid w:val="009D7631"/>
    <w:rsid w:val="009E03FB"/>
    <w:rsid w:val="009E0816"/>
    <w:rsid w:val="009E1014"/>
    <w:rsid w:val="009E1212"/>
    <w:rsid w:val="009E136E"/>
    <w:rsid w:val="009E154F"/>
    <w:rsid w:val="009E1928"/>
    <w:rsid w:val="009E1B86"/>
    <w:rsid w:val="009E2749"/>
    <w:rsid w:val="009E2945"/>
    <w:rsid w:val="009E3297"/>
    <w:rsid w:val="009E3CC7"/>
    <w:rsid w:val="009E47ED"/>
    <w:rsid w:val="009E4B84"/>
    <w:rsid w:val="009E501F"/>
    <w:rsid w:val="009E54AD"/>
    <w:rsid w:val="009E5D28"/>
    <w:rsid w:val="009E601E"/>
    <w:rsid w:val="009E63D1"/>
    <w:rsid w:val="009E645F"/>
    <w:rsid w:val="009E650C"/>
    <w:rsid w:val="009E7B4C"/>
    <w:rsid w:val="009E7DD7"/>
    <w:rsid w:val="009F0CCF"/>
    <w:rsid w:val="009F151B"/>
    <w:rsid w:val="009F1CF2"/>
    <w:rsid w:val="009F20A4"/>
    <w:rsid w:val="009F2846"/>
    <w:rsid w:val="009F2B81"/>
    <w:rsid w:val="009F38F5"/>
    <w:rsid w:val="009F4E67"/>
    <w:rsid w:val="009F4F46"/>
    <w:rsid w:val="009F50EB"/>
    <w:rsid w:val="009F548A"/>
    <w:rsid w:val="009F5D05"/>
    <w:rsid w:val="009F6DBA"/>
    <w:rsid w:val="009F7E3B"/>
    <w:rsid w:val="00A00D8D"/>
    <w:rsid w:val="00A015DF"/>
    <w:rsid w:val="00A01BAF"/>
    <w:rsid w:val="00A01C7E"/>
    <w:rsid w:val="00A02460"/>
    <w:rsid w:val="00A0258A"/>
    <w:rsid w:val="00A0288A"/>
    <w:rsid w:val="00A041A5"/>
    <w:rsid w:val="00A046C5"/>
    <w:rsid w:val="00A04CB2"/>
    <w:rsid w:val="00A059EC"/>
    <w:rsid w:val="00A05A8B"/>
    <w:rsid w:val="00A06B21"/>
    <w:rsid w:val="00A0764F"/>
    <w:rsid w:val="00A10F1B"/>
    <w:rsid w:val="00A11D00"/>
    <w:rsid w:val="00A11EA5"/>
    <w:rsid w:val="00A126A9"/>
    <w:rsid w:val="00A12814"/>
    <w:rsid w:val="00A12ADC"/>
    <w:rsid w:val="00A13CE5"/>
    <w:rsid w:val="00A14044"/>
    <w:rsid w:val="00A1411C"/>
    <w:rsid w:val="00A1476A"/>
    <w:rsid w:val="00A150F1"/>
    <w:rsid w:val="00A15DD9"/>
    <w:rsid w:val="00A175AB"/>
    <w:rsid w:val="00A20A5E"/>
    <w:rsid w:val="00A20BAD"/>
    <w:rsid w:val="00A2105E"/>
    <w:rsid w:val="00A21B89"/>
    <w:rsid w:val="00A21CE6"/>
    <w:rsid w:val="00A21FD3"/>
    <w:rsid w:val="00A22C8C"/>
    <w:rsid w:val="00A23F0E"/>
    <w:rsid w:val="00A252E3"/>
    <w:rsid w:val="00A275B1"/>
    <w:rsid w:val="00A277C9"/>
    <w:rsid w:val="00A3044E"/>
    <w:rsid w:val="00A30B70"/>
    <w:rsid w:val="00A30E30"/>
    <w:rsid w:val="00A3176D"/>
    <w:rsid w:val="00A31D7F"/>
    <w:rsid w:val="00A34557"/>
    <w:rsid w:val="00A35601"/>
    <w:rsid w:val="00A360E5"/>
    <w:rsid w:val="00A362E8"/>
    <w:rsid w:val="00A37057"/>
    <w:rsid w:val="00A3778C"/>
    <w:rsid w:val="00A40282"/>
    <w:rsid w:val="00A4042E"/>
    <w:rsid w:val="00A40DF8"/>
    <w:rsid w:val="00A42EFC"/>
    <w:rsid w:val="00A43430"/>
    <w:rsid w:val="00A44E6C"/>
    <w:rsid w:val="00A45886"/>
    <w:rsid w:val="00A46EE2"/>
    <w:rsid w:val="00A47D17"/>
    <w:rsid w:val="00A503C1"/>
    <w:rsid w:val="00A5047F"/>
    <w:rsid w:val="00A50B8A"/>
    <w:rsid w:val="00A523F5"/>
    <w:rsid w:val="00A5249D"/>
    <w:rsid w:val="00A537AA"/>
    <w:rsid w:val="00A546A6"/>
    <w:rsid w:val="00A5477B"/>
    <w:rsid w:val="00A54C98"/>
    <w:rsid w:val="00A570CB"/>
    <w:rsid w:val="00A60348"/>
    <w:rsid w:val="00A60C07"/>
    <w:rsid w:val="00A60D01"/>
    <w:rsid w:val="00A61005"/>
    <w:rsid w:val="00A6177E"/>
    <w:rsid w:val="00A61BD4"/>
    <w:rsid w:val="00A61FBD"/>
    <w:rsid w:val="00A63882"/>
    <w:rsid w:val="00A64634"/>
    <w:rsid w:val="00A65A94"/>
    <w:rsid w:val="00A65E4E"/>
    <w:rsid w:val="00A663B2"/>
    <w:rsid w:val="00A66D22"/>
    <w:rsid w:val="00A6715F"/>
    <w:rsid w:val="00A672A6"/>
    <w:rsid w:val="00A67D7B"/>
    <w:rsid w:val="00A70BC1"/>
    <w:rsid w:val="00A722E6"/>
    <w:rsid w:val="00A739FE"/>
    <w:rsid w:val="00A73C7F"/>
    <w:rsid w:val="00A75607"/>
    <w:rsid w:val="00A7591E"/>
    <w:rsid w:val="00A75A2D"/>
    <w:rsid w:val="00A76962"/>
    <w:rsid w:val="00A76CFA"/>
    <w:rsid w:val="00A76DC9"/>
    <w:rsid w:val="00A809D7"/>
    <w:rsid w:val="00A80CD9"/>
    <w:rsid w:val="00A80DFB"/>
    <w:rsid w:val="00A80EE7"/>
    <w:rsid w:val="00A814C7"/>
    <w:rsid w:val="00A81FAF"/>
    <w:rsid w:val="00A8310C"/>
    <w:rsid w:val="00A8432D"/>
    <w:rsid w:val="00A84707"/>
    <w:rsid w:val="00A84C73"/>
    <w:rsid w:val="00A860AA"/>
    <w:rsid w:val="00A867B4"/>
    <w:rsid w:val="00A8746D"/>
    <w:rsid w:val="00A87FE0"/>
    <w:rsid w:val="00A90BC7"/>
    <w:rsid w:val="00A9154F"/>
    <w:rsid w:val="00A91DC0"/>
    <w:rsid w:val="00A9280B"/>
    <w:rsid w:val="00A92C96"/>
    <w:rsid w:val="00A93C9D"/>
    <w:rsid w:val="00A94BD9"/>
    <w:rsid w:val="00A94D98"/>
    <w:rsid w:val="00A95AE2"/>
    <w:rsid w:val="00A96081"/>
    <w:rsid w:val="00A97518"/>
    <w:rsid w:val="00A9761A"/>
    <w:rsid w:val="00AA01E4"/>
    <w:rsid w:val="00AA0F13"/>
    <w:rsid w:val="00AA3648"/>
    <w:rsid w:val="00AA58A1"/>
    <w:rsid w:val="00AA5970"/>
    <w:rsid w:val="00AA5E12"/>
    <w:rsid w:val="00AA5FEF"/>
    <w:rsid w:val="00AA77B2"/>
    <w:rsid w:val="00AA7DE5"/>
    <w:rsid w:val="00AB0797"/>
    <w:rsid w:val="00AB081E"/>
    <w:rsid w:val="00AB28BC"/>
    <w:rsid w:val="00AB2DFB"/>
    <w:rsid w:val="00AB3AF5"/>
    <w:rsid w:val="00AB3B42"/>
    <w:rsid w:val="00AB429B"/>
    <w:rsid w:val="00AB4DEF"/>
    <w:rsid w:val="00AB6391"/>
    <w:rsid w:val="00AB645D"/>
    <w:rsid w:val="00AB6DA2"/>
    <w:rsid w:val="00AB6E1F"/>
    <w:rsid w:val="00AB7C0D"/>
    <w:rsid w:val="00AB7C3C"/>
    <w:rsid w:val="00AC06E3"/>
    <w:rsid w:val="00AC0EBD"/>
    <w:rsid w:val="00AC166C"/>
    <w:rsid w:val="00AC1721"/>
    <w:rsid w:val="00AC19C2"/>
    <w:rsid w:val="00AC28A7"/>
    <w:rsid w:val="00AC2F74"/>
    <w:rsid w:val="00AC34A8"/>
    <w:rsid w:val="00AC3ED5"/>
    <w:rsid w:val="00AC4870"/>
    <w:rsid w:val="00AC4923"/>
    <w:rsid w:val="00AC564B"/>
    <w:rsid w:val="00AC6B01"/>
    <w:rsid w:val="00AC6D82"/>
    <w:rsid w:val="00AC70F3"/>
    <w:rsid w:val="00AD0133"/>
    <w:rsid w:val="00AD01D9"/>
    <w:rsid w:val="00AD057D"/>
    <w:rsid w:val="00AD0BE7"/>
    <w:rsid w:val="00AD2B37"/>
    <w:rsid w:val="00AD3D11"/>
    <w:rsid w:val="00AD460C"/>
    <w:rsid w:val="00AD4A01"/>
    <w:rsid w:val="00AD5C57"/>
    <w:rsid w:val="00AD5EFD"/>
    <w:rsid w:val="00AD63A0"/>
    <w:rsid w:val="00AD66E6"/>
    <w:rsid w:val="00AD6C93"/>
    <w:rsid w:val="00AD6EE7"/>
    <w:rsid w:val="00AD725F"/>
    <w:rsid w:val="00AD772A"/>
    <w:rsid w:val="00AE0250"/>
    <w:rsid w:val="00AE0B6A"/>
    <w:rsid w:val="00AE16E0"/>
    <w:rsid w:val="00AE18B5"/>
    <w:rsid w:val="00AE33F9"/>
    <w:rsid w:val="00AE4482"/>
    <w:rsid w:val="00AE4EBE"/>
    <w:rsid w:val="00AE58E3"/>
    <w:rsid w:val="00AE5A16"/>
    <w:rsid w:val="00AE6809"/>
    <w:rsid w:val="00AE7B5D"/>
    <w:rsid w:val="00AE7D93"/>
    <w:rsid w:val="00AF11A3"/>
    <w:rsid w:val="00AF1341"/>
    <w:rsid w:val="00AF1AA4"/>
    <w:rsid w:val="00AF29A6"/>
    <w:rsid w:val="00AF2B32"/>
    <w:rsid w:val="00AF2D5C"/>
    <w:rsid w:val="00AF2D83"/>
    <w:rsid w:val="00AF3147"/>
    <w:rsid w:val="00AF3A87"/>
    <w:rsid w:val="00AF3AD5"/>
    <w:rsid w:val="00AF4A4D"/>
    <w:rsid w:val="00AF4D90"/>
    <w:rsid w:val="00AF4E79"/>
    <w:rsid w:val="00AF51F5"/>
    <w:rsid w:val="00AF57C3"/>
    <w:rsid w:val="00AF592D"/>
    <w:rsid w:val="00AF5E01"/>
    <w:rsid w:val="00AF606C"/>
    <w:rsid w:val="00AF6ED0"/>
    <w:rsid w:val="00AF7703"/>
    <w:rsid w:val="00AF7C30"/>
    <w:rsid w:val="00AF7FE7"/>
    <w:rsid w:val="00B00595"/>
    <w:rsid w:val="00B01AEA"/>
    <w:rsid w:val="00B01D22"/>
    <w:rsid w:val="00B02609"/>
    <w:rsid w:val="00B02A88"/>
    <w:rsid w:val="00B033CB"/>
    <w:rsid w:val="00B036CD"/>
    <w:rsid w:val="00B03A78"/>
    <w:rsid w:val="00B04FFA"/>
    <w:rsid w:val="00B05C29"/>
    <w:rsid w:val="00B06188"/>
    <w:rsid w:val="00B06CF8"/>
    <w:rsid w:val="00B10D2A"/>
    <w:rsid w:val="00B1211B"/>
    <w:rsid w:val="00B1262E"/>
    <w:rsid w:val="00B144FF"/>
    <w:rsid w:val="00B14DB5"/>
    <w:rsid w:val="00B1669F"/>
    <w:rsid w:val="00B1677D"/>
    <w:rsid w:val="00B168E3"/>
    <w:rsid w:val="00B17352"/>
    <w:rsid w:val="00B2088A"/>
    <w:rsid w:val="00B210A9"/>
    <w:rsid w:val="00B23231"/>
    <w:rsid w:val="00B24F3C"/>
    <w:rsid w:val="00B251C0"/>
    <w:rsid w:val="00B253EC"/>
    <w:rsid w:val="00B254AC"/>
    <w:rsid w:val="00B259BB"/>
    <w:rsid w:val="00B25FB9"/>
    <w:rsid w:val="00B2656B"/>
    <w:rsid w:val="00B27153"/>
    <w:rsid w:val="00B3057C"/>
    <w:rsid w:val="00B305F8"/>
    <w:rsid w:val="00B30C6A"/>
    <w:rsid w:val="00B31604"/>
    <w:rsid w:val="00B31A27"/>
    <w:rsid w:val="00B320F0"/>
    <w:rsid w:val="00B32D97"/>
    <w:rsid w:val="00B338EE"/>
    <w:rsid w:val="00B33C61"/>
    <w:rsid w:val="00B33CFD"/>
    <w:rsid w:val="00B3447A"/>
    <w:rsid w:val="00B34637"/>
    <w:rsid w:val="00B34872"/>
    <w:rsid w:val="00B3487E"/>
    <w:rsid w:val="00B35181"/>
    <w:rsid w:val="00B35A04"/>
    <w:rsid w:val="00B35D96"/>
    <w:rsid w:val="00B35E87"/>
    <w:rsid w:val="00B35FDC"/>
    <w:rsid w:val="00B3685B"/>
    <w:rsid w:val="00B36928"/>
    <w:rsid w:val="00B37B8F"/>
    <w:rsid w:val="00B4036A"/>
    <w:rsid w:val="00B40B26"/>
    <w:rsid w:val="00B41035"/>
    <w:rsid w:val="00B411DC"/>
    <w:rsid w:val="00B41348"/>
    <w:rsid w:val="00B41795"/>
    <w:rsid w:val="00B41CC2"/>
    <w:rsid w:val="00B428E0"/>
    <w:rsid w:val="00B429FA"/>
    <w:rsid w:val="00B435AE"/>
    <w:rsid w:val="00B4378D"/>
    <w:rsid w:val="00B44DD4"/>
    <w:rsid w:val="00B45883"/>
    <w:rsid w:val="00B4590D"/>
    <w:rsid w:val="00B45CC5"/>
    <w:rsid w:val="00B45FC5"/>
    <w:rsid w:val="00B47F94"/>
    <w:rsid w:val="00B50838"/>
    <w:rsid w:val="00B50F18"/>
    <w:rsid w:val="00B51977"/>
    <w:rsid w:val="00B51E1F"/>
    <w:rsid w:val="00B52042"/>
    <w:rsid w:val="00B52882"/>
    <w:rsid w:val="00B52BED"/>
    <w:rsid w:val="00B53416"/>
    <w:rsid w:val="00B53441"/>
    <w:rsid w:val="00B537A8"/>
    <w:rsid w:val="00B54045"/>
    <w:rsid w:val="00B54ABC"/>
    <w:rsid w:val="00B551EE"/>
    <w:rsid w:val="00B558A9"/>
    <w:rsid w:val="00B55BEE"/>
    <w:rsid w:val="00B55ECE"/>
    <w:rsid w:val="00B57425"/>
    <w:rsid w:val="00B60308"/>
    <w:rsid w:val="00B61399"/>
    <w:rsid w:val="00B61761"/>
    <w:rsid w:val="00B623FA"/>
    <w:rsid w:val="00B63478"/>
    <w:rsid w:val="00B63547"/>
    <w:rsid w:val="00B63D15"/>
    <w:rsid w:val="00B63F53"/>
    <w:rsid w:val="00B65506"/>
    <w:rsid w:val="00B65A64"/>
    <w:rsid w:val="00B6620C"/>
    <w:rsid w:val="00B66D5D"/>
    <w:rsid w:val="00B674E9"/>
    <w:rsid w:val="00B70B6F"/>
    <w:rsid w:val="00B70BB3"/>
    <w:rsid w:val="00B71049"/>
    <w:rsid w:val="00B720F0"/>
    <w:rsid w:val="00B72271"/>
    <w:rsid w:val="00B7364A"/>
    <w:rsid w:val="00B7414E"/>
    <w:rsid w:val="00B743B7"/>
    <w:rsid w:val="00B74536"/>
    <w:rsid w:val="00B74FCE"/>
    <w:rsid w:val="00B757AB"/>
    <w:rsid w:val="00B757DC"/>
    <w:rsid w:val="00B762CF"/>
    <w:rsid w:val="00B76CEE"/>
    <w:rsid w:val="00B77380"/>
    <w:rsid w:val="00B7751D"/>
    <w:rsid w:val="00B800AF"/>
    <w:rsid w:val="00B81EEB"/>
    <w:rsid w:val="00B826B8"/>
    <w:rsid w:val="00B82AC6"/>
    <w:rsid w:val="00B83132"/>
    <w:rsid w:val="00B83330"/>
    <w:rsid w:val="00B842BE"/>
    <w:rsid w:val="00B844CC"/>
    <w:rsid w:val="00B86B49"/>
    <w:rsid w:val="00B86EF6"/>
    <w:rsid w:val="00B87057"/>
    <w:rsid w:val="00B87883"/>
    <w:rsid w:val="00B87CFA"/>
    <w:rsid w:val="00B906C8"/>
    <w:rsid w:val="00B90D0A"/>
    <w:rsid w:val="00B90DBC"/>
    <w:rsid w:val="00B90EDB"/>
    <w:rsid w:val="00B910A2"/>
    <w:rsid w:val="00B913D6"/>
    <w:rsid w:val="00B91A0A"/>
    <w:rsid w:val="00B92126"/>
    <w:rsid w:val="00B92370"/>
    <w:rsid w:val="00B92A4E"/>
    <w:rsid w:val="00B92D6B"/>
    <w:rsid w:val="00B93103"/>
    <w:rsid w:val="00B932BC"/>
    <w:rsid w:val="00B935EF"/>
    <w:rsid w:val="00B937B3"/>
    <w:rsid w:val="00B93B44"/>
    <w:rsid w:val="00B93BB7"/>
    <w:rsid w:val="00B93CF8"/>
    <w:rsid w:val="00B941DF"/>
    <w:rsid w:val="00B94871"/>
    <w:rsid w:val="00B94FA0"/>
    <w:rsid w:val="00B9504B"/>
    <w:rsid w:val="00B95D75"/>
    <w:rsid w:val="00B96320"/>
    <w:rsid w:val="00B9633B"/>
    <w:rsid w:val="00B9653D"/>
    <w:rsid w:val="00B969A8"/>
    <w:rsid w:val="00B972DB"/>
    <w:rsid w:val="00B9753D"/>
    <w:rsid w:val="00BA081D"/>
    <w:rsid w:val="00BA3E5E"/>
    <w:rsid w:val="00BA4C96"/>
    <w:rsid w:val="00BA4EAE"/>
    <w:rsid w:val="00BA594A"/>
    <w:rsid w:val="00BA5CC8"/>
    <w:rsid w:val="00BA61EE"/>
    <w:rsid w:val="00BA699F"/>
    <w:rsid w:val="00BA72AC"/>
    <w:rsid w:val="00BA7EDC"/>
    <w:rsid w:val="00BB1424"/>
    <w:rsid w:val="00BB1BCF"/>
    <w:rsid w:val="00BB2438"/>
    <w:rsid w:val="00BB2B61"/>
    <w:rsid w:val="00BB2C7B"/>
    <w:rsid w:val="00BB3B09"/>
    <w:rsid w:val="00BB3BA6"/>
    <w:rsid w:val="00BB4F61"/>
    <w:rsid w:val="00BB5AB6"/>
    <w:rsid w:val="00BB5FFC"/>
    <w:rsid w:val="00BB622B"/>
    <w:rsid w:val="00BB6248"/>
    <w:rsid w:val="00BB6937"/>
    <w:rsid w:val="00BB6E52"/>
    <w:rsid w:val="00BB71B4"/>
    <w:rsid w:val="00BB7E8A"/>
    <w:rsid w:val="00BC0D29"/>
    <w:rsid w:val="00BC1E8D"/>
    <w:rsid w:val="00BC21A5"/>
    <w:rsid w:val="00BC241C"/>
    <w:rsid w:val="00BC2561"/>
    <w:rsid w:val="00BC5540"/>
    <w:rsid w:val="00BC72A4"/>
    <w:rsid w:val="00BD200B"/>
    <w:rsid w:val="00BD404B"/>
    <w:rsid w:val="00BD45F5"/>
    <w:rsid w:val="00BD4CCD"/>
    <w:rsid w:val="00BD5BF0"/>
    <w:rsid w:val="00BD5D10"/>
    <w:rsid w:val="00BD64D8"/>
    <w:rsid w:val="00BD70B9"/>
    <w:rsid w:val="00BD7268"/>
    <w:rsid w:val="00BD7382"/>
    <w:rsid w:val="00BE2546"/>
    <w:rsid w:val="00BE3806"/>
    <w:rsid w:val="00BE4232"/>
    <w:rsid w:val="00BE467B"/>
    <w:rsid w:val="00BE5284"/>
    <w:rsid w:val="00BE5AEC"/>
    <w:rsid w:val="00BE5FB3"/>
    <w:rsid w:val="00BE6541"/>
    <w:rsid w:val="00BE68C8"/>
    <w:rsid w:val="00BE68D8"/>
    <w:rsid w:val="00BE6AD9"/>
    <w:rsid w:val="00BF0093"/>
    <w:rsid w:val="00BF03CA"/>
    <w:rsid w:val="00BF0F8A"/>
    <w:rsid w:val="00BF1080"/>
    <w:rsid w:val="00BF139D"/>
    <w:rsid w:val="00BF18AB"/>
    <w:rsid w:val="00BF1950"/>
    <w:rsid w:val="00BF2E93"/>
    <w:rsid w:val="00BF327B"/>
    <w:rsid w:val="00BF3485"/>
    <w:rsid w:val="00BF438C"/>
    <w:rsid w:val="00BF4503"/>
    <w:rsid w:val="00BF4962"/>
    <w:rsid w:val="00BF4DA4"/>
    <w:rsid w:val="00BF5748"/>
    <w:rsid w:val="00BF6A85"/>
    <w:rsid w:val="00BF6C43"/>
    <w:rsid w:val="00BF70F3"/>
    <w:rsid w:val="00BF7146"/>
    <w:rsid w:val="00BF7220"/>
    <w:rsid w:val="00C006AC"/>
    <w:rsid w:val="00C00D61"/>
    <w:rsid w:val="00C01C5C"/>
    <w:rsid w:val="00C01C66"/>
    <w:rsid w:val="00C0266B"/>
    <w:rsid w:val="00C032D2"/>
    <w:rsid w:val="00C037D5"/>
    <w:rsid w:val="00C03D27"/>
    <w:rsid w:val="00C046A0"/>
    <w:rsid w:val="00C04748"/>
    <w:rsid w:val="00C0573F"/>
    <w:rsid w:val="00C057CA"/>
    <w:rsid w:val="00C05BB5"/>
    <w:rsid w:val="00C070C6"/>
    <w:rsid w:val="00C07751"/>
    <w:rsid w:val="00C079FB"/>
    <w:rsid w:val="00C07F6F"/>
    <w:rsid w:val="00C10FA6"/>
    <w:rsid w:val="00C1262B"/>
    <w:rsid w:val="00C1395D"/>
    <w:rsid w:val="00C14537"/>
    <w:rsid w:val="00C14A28"/>
    <w:rsid w:val="00C14BB5"/>
    <w:rsid w:val="00C15047"/>
    <w:rsid w:val="00C171E9"/>
    <w:rsid w:val="00C17DB1"/>
    <w:rsid w:val="00C20366"/>
    <w:rsid w:val="00C2158F"/>
    <w:rsid w:val="00C2218C"/>
    <w:rsid w:val="00C222B6"/>
    <w:rsid w:val="00C228B2"/>
    <w:rsid w:val="00C22C47"/>
    <w:rsid w:val="00C22C92"/>
    <w:rsid w:val="00C2401B"/>
    <w:rsid w:val="00C24191"/>
    <w:rsid w:val="00C2420B"/>
    <w:rsid w:val="00C245A0"/>
    <w:rsid w:val="00C250BC"/>
    <w:rsid w:val="00C251D9"/>
    <w:rsid w:val="00C2588C"/>
    <w:rsid w:val="00C25ADA"/>
    <w:rsid w:val="00C26157"/>
    <w:rsid w:val="00C26537"/>
    <w:rsid w:val="00C26F4C"/>
    <w:rsid w:val="00C271B3"/>
    <w:rsid w:val="00C27A8B"/>
    <w:rsid w:val="00C27B84"/>
    <w:rsid w:val="00C27BA5"/>
    <w:rsid w:val="00C30540"/>
    <w:rsid w:val="00C324D0"/>
    <w:rsid w:val="00C326D0"/>
    <w:rsid w:val="00C32758"/>
    <w:rsid w:val="00C33233"/>
    <w:rsid w:val="00C3382F"/>
    <w:rsid w:val="00C338A6"/>
    <w:rsid w:val="00C33ED7"/>
    <w:rsid w:val="00C34A97"/>
    <w:rsid w:val="00C34D44"/>
    <w:rsid w:val="00C3522A"/>
    <w:rsid w:val="00C35256"/>
    <w:rsid w:val="00C358D8"/>
    <w:rsid w:val="00C361BA"/>
    <w:rsid w:val="00C368EB"/>
    <w:rsid w:val="00C36B43"/>
    <w:rsid w:val="00C37078"/>
    <w:rsid w:val="00C370B1"/>
    <w:rsid w:val="00C3735A"/>
    <w:rsid w:val="00C37B8D"/>
    <w:rsid w:val="00C37E98"/>
    <w:rsid w:val="00C4049C"/>
    <w:rsid w:val="00C40A81"/>
    <w:rsid w:val="00C41938"/>
    <w:rsid w:val="00C42024"/>
    <w:rsid w:val="00C42EF7"/>
    <w:rsid w:val="00C42FC1"/>
    <w:rsid w:val="00C43240"/>
    <w:rsid w:val="00C43FAE"/>
    <w:rsid w:val="00C4516D"/>
    <w:rsid w:val="00C45B87"/>
    <w:rsid w:val="00C46127"/>
    <w:rsid w:val="00C46540"/>
    <w:rsid w:val="00C46552"/>
    <w:rsid w:val="00C46933"/>
    <w:rsid w:val="00C470E5"/>
    <w:rsid w:val="00C47B7B"/>
    <w:rsid w:val="00C5039A"/>
    <w:rsid w:val="00C5046E"/>
    <w:rsid w:val="00C5070F"/>
    <w:rsid w:val="00C50771"/>
    <w:rsid w:val="00C508A9"/>
    <w:rsid w:val="00C509A2"/>
    <w:rsid w:val="00C5121A"/>
    <w:rsid w:val="00C51589"/>
    <w:rsid w:val="00C51CF5"/>
    <w:rsid w:val="00C520EE"/>
    <w:rsid w:val="00C52663"/>
    <w:rsid w:val="00C52670"/>
    <w:rsid w:val="00C52A90"/>
    <w:rsid w:val="00C549B7"/>
    <w:rsid w:val="00C55BB6"/>
    <w:rsid w:val="00C55C60"/>
    <w:rsid w:val="00C57233"/>
    <w:rsid w:val="00C57A94"/>
    <w:rsid w:val="00C60463"/>
    <w:rsid w:val="00C605AB"/>
    <w:rsid w:val="00C607D3"/>
    <w:rsid w:val="00C61F87"/>
    <w:rsid w:val="00C62300"/>
    <w:rsid w:val="00C626D1"/>
    <w:rsid w:val="00C629D3"/>
    <w:rsid w:val="00C629FD"/>
    <w:rsid w:val="00C6359F"/>
    <w:rsid w:val="00C637B7"/>
    <w:rsid w:val="00C63D6D"/>
    <w:rsid w:val="00C645E4"/>
    <w:rsid w:val="00C66827"/>
    <w:rsid w:val="00C67152"/>
    <w:rsid w:val="00C702E5"/>
    <w:rsid w:val="00C7052C"/>
    <w:rsid w:val="00C71BAA"/>
    <w:rsid w:val="00C72F19"/>
    <w:rsid w:val="00C73348"/>
    <w:rsid w:val="00C7381B"/>
    <w:rsid w:val="00C73B6D"/>
    <w:rsid w:val="00C73F5A"/>
    <w:rsid w:val="00C74212"/>
    <w:rsid w:val="00C74649"/>
    <w:rsid w:val="00C7486B"/>
    <w:rsid w:val="00C7495C"/>
    <w:rsid w:val="00C74FC2"/>
    <w:rsid w:val="00C755AF"/>
    <w:rsid w:val="00C75E10"/>
    <w:rsid w:val="00C761DD"/>
    <w:rsid w:val="00C76A17"/>
    <w:rsid w:val="00C76F28"/>
    <w:rsid w:val="00C77094"/>
    <w:rsid w:val="00C77F25"/>
    <w:rsid w:val="00C8017C"/>
    <w:rsid w:val="00C81FB4"/>
    <w:rsid w:val="00C831ED"/>
    <w:rsid w:val="00C8375A"/>
    <w:rsid w:val="00C83AEE"/>
    <w:rsid w:val="00C854E4"/>
    <w:rsid w:val="00C8658A"/>
    <w:rsid w:val="00C865E1"/>
    <w:rsid w:val="00C90B18"/>
    <w:rsid w:val="00C919B8"/>
    <w:rsid w:val="00C91F15"/>
    <w:rsid w:val="00C92CF0"/>
    <w:rsid w:val="00C93117"/>
    <w:rsid w:val="00C940BB"/>
    <w:rsid w:val="00C9496B"/>
    <w:rsid w:val="00C94984"/>
    <w:rsid w:val="00C94BB0"/>
    <w:rsid w:val="00C94C4A"/>
    <w:rsid w:val="00C9562A"/>
    <w:rsid w:val="00C95D2F"/>
    <w:rsid w:val="00C97EE3"/>
    <w:rsid w:val="00CA032E"/>
    <w:rsid w:val="00CA1034"/>
    <w:rsid w:val="00CA16D6"/>
    <w:rsid w:val="00CA2953"/>
    <w:rsid w:val="00CA2B2B"/>
    <w:rsid w:val="00CA3150"/>
    <w:rsid w:val="00CA3D03"/>
    <w:rsid w:val="00CA3D84"/>
    <w:rsid w:val="00CA4B72"/>
    <w:rsid w:val="00CA4D52"/>
    <w:rsid w:val="00CA533D"/>
    <w:rsid w:val="00CA5B4A"/>
    <w:rsid w:val="00CA6C0A"/>
    <w:rsid w:val="00CA6CEF"/>
    <w:rsid w:val="00CA7166"/>
    <w:rsid w:val="00CB04F1"/>
    <w:rsid w:val="00CB0DE5"/>
    <w:rsid w:val="00CB13D9"/>
    <w:rsid w:val="00CB148A"/>
    <w:rsid w:val="00CB1E27"/>
    <w:rsid w:val="00CB29E5"/>
    <w:rsid w:val="00CB2E41"/>
    <w:rsid w:val="00CB32A2"/>
    <w:rsid w:val="00CB42F5"/>
    <w:rsid w:val="00CB46EF"/>
    <w:rsid w:val="00CB53B0"/>
    <w:rsid w:val="00CB58FF"/>
    <w:rsid w:val="00CB5DE0"/>
    <w:rsid w:val="00CB5E1A"/>
    <w:rsid w:val="00CB6388"/>
    <w:rsid w:val="00CC0D28"/>
    <w:rsid w:val="00CC2408"/>
    <w:rsid w:val="00CC255D"/>
    <w:rsid w:val="00CC2923"/>
    <w:rsid w:val="00CC2A86"/>
    <w:rsid w:val="00CC2B9A"/>
    <w:rsid w:val="00CC409B"/>
    <w:rsid w:val="00CC423B"/>
    <w:rsid w:val="00CC42EF"/>
    <w:rsid w:val="00CC4469"/>
    <w:rsid w:val="00CC4682"/>
    <w:rsid w:val="00CC6115"/>
    <w:rsid w:val="00CC6380"/>
    <w:rsid w:val="00CC63F5"/>
    <w:rsid w:val="00CC7067"/>
    <w:rsid w:val="00CC70BF"/>
    <w:rsid w:val="00CD03D8"/>
    <w:rsid w:val="00CD0C15"/>
    <w:rsid w:val="00CD0EF6"/>
    <w:rsid w:val="00CD1E49"/>
    <w:rsid w:val="00CD24CA"/>
    <w:rsid w:val="00CD294F"/>
    <w:rsid w:val="00CD38C3"/>
    <w:rsid w:val="00CD46F0"/>
    <w:rsid w:val="00CD4D52"/>
    <w:rsid w:val="00CD5B94"/>
    <w:rsid w:val="00CD5C3B"/>
    <w:rsid w:val="00CD7308"/>
    <w:rsid w:val="00CE01DA"/>
    <w:rsid w:val="00CE0236"/>
    <w:rsid w:val="00CE0810"/>
    <w:rsid w:val="00CE0AE0"/>
    <w:rsid w:val="00CE0AFA"/>
    <w:rsid w:val="00CE0E6D"/>
    <w:rsid w:val="00CE0F2E"/>
    <w:rsid w:val="00CE2230"/>
    <w:rsid w:val="00CE3080"/>
    <w:rsid w:val="00CE3323"/>
    <w:rsid w:val="00CE3BBF"/>
    <w:rsid w:val="00CE3DC3"/>
    <w:rsid w:val="00CE3F2E"/>
    <w:rsid w:val="00CE4AE4"/>
    <w:rsid w:val="00CE5345"/>
    <w:rsid w:val="00CE5527"/>
    <w:rsid w:val="00CE5625"/>
    <w:rsid w:val="00CE608C"/>
    <w:rsid w:val="00CE7497"/>
    <w:rsid w:val="00CE7519"/>
    <w:rsid w:val="00CE7BB1"/>
    <w:rsid w:val="00CE7F0B"/>
    <w:rsid w:val="00CF0854"/>
    <w:rsid w:val="00CF0E38"/>
    <w:rsid w:val="00CF1823"/>
    <w:rsid w:val="00CF1F66"/>
    <w:rsid w:val="00CF22BE"/>
    <w:rsid w:val="00CF30CB"/>
    <w:rsid w:val="00CF3FBC"/>
    <w:rsid w:val="00CF45F1"/>
    <w:rsid w:val="00CF479A"/>
    <w:rsid w:val="00CF68FF"/>
    <w:rsid w:val="00CF7633"/>
    <w:rsid w:val="00CF77F4"/>
    <w:rsid w:val="00CF7A3B"/>
    <w:rsid w:val="00D00339"/>
    <w:rsid w:val="00D009DD"/>
    <w:rsid w:val="00D0121A"/>
    <w:rsid w:val="00D01D99"/>
    <w:rsid w:val="00D02520"/>
    <w:rsid w:val="00D03AFB"/>
    <w:rsid w:val="00D054AB"/>
    <w:rsid w:val="00D056C4"/>
    <w:rsid w:val="00D0582D"/>
    <w:rsid w:val="00D06362"/>
    <w:rsid w:val="00D06969"/>
    <w:rsid w:val="00D06EA5"/>
    <w:rsid w:val="00D07296"/>
    <w:rsid w:val="00D11745"/>
    <w:rsid w:val="00D11BA9"/>
    <w:rsid w:val="00D1295D"/>
    <w:rsid w:val="00D134DB"/>
    <w:rsid w:val="00D136FF"/>
    <w:rsid w:val="00D1384A"/>
    <w:rsid w:val="00D15962"/>
    <w:rsid w:val="00D15E46"/>
    <w:rsid w:val="00D15EF1"/>
    <w:rsid w:val="00D15F4B"/>
    <w:rsid w:val="00D1675E"/>
    <w:rsid w:val="00D16CEB"/>
    <w:rsid w:val="00D2035B"/>
    <w:rsid w:val="00D210FB"/>
    <w:rsid w:val="00D22200"/>
    <w:rsid w:val="00D222DA"/>
    <w:rsid w:val="00D229FF"/>
    <w:rsid w:val="00D23655"/>
    <w:rsid w:val="00D23BBF"/>
    <w:rsid w:val="00D262F6"/>
    <w:rsid w:val="00D26C22"/>
    <w:rsid w:val="00D270CF"/>
    <w:rsid w:val="00D27679"/>
    <w:rsid w:val="00D27955"/>
    <w:rsid w:val="00D27DEC"/>
    <w:rsid w:val="00D302DA"/>
    <w:rsid w:val="00D3083F"/>
    <w:rsid w:val="00D30A3E"/>
    <w:rsid w:val="00D3140F"/>
    <w:rsid w:val="00D3297D"/>
    <w:rsid w:val="00D32C37"/>
    <w:rsid w:val="00D32CEE"/>
    <w:rsid w:val="00D32E67"/>
    <w:rsid w:val="00D33130"/>
    <w:rsid w:val="00D33B8C"/>
    <w:rsid w:val="00D341BE"/>
    <w:rsid w:val="00D34786"/>
    <w:rsid w:val="00D35D49"/>
    <w:rsid w:val="00D36725"/>
    <w:rsid w:val="00D37A6C"/>
    <w:rsid w:val="00D40C84"/>
    <w:rsid w:val="00D4257D"/>
    <w:rsid w:val="00D42841"/>
    <w:rsid w:val="00D42A74"/>
    <w:rsid w:val="00D43198"/>
    <w:rsid w:val="00D43885"/>
    <w:rsid w:val="00D43B45"/>
    <w:rsid w:val="00D44149"/>
    <w:rsid w:val="00D453C1"/>
    <w:rsid w:val="00D4665B"/>
    <w:rsid w:val="00D4735F"/>
    <w:rsid w:val="00D47CFE"/>
    <w:rsid w:val="00D504AF"/>
    <w:rsid w:val="00D505E9"/>
    <w:rsid w:val="00D5163F"/>
    <w:rsid w:val="00D51C98"/>
    <w:rsid w:val="00D52062"/>
    <w:rsid w:val="00D5241D"/>
    <w:rsid w:val="00D52937"/>
    <w:rsid w:val="00D52BB0"/>
    <w:rsid w:val="00D54C79"/>
    <w:rsid w:val="00D54FA3"/>
    <w:rsid w:val="00D54FC6"/>
    <w:rsid w:val="00D550FA"/>
    <w:rsid w:val="00D5518A"/>
    <w:rsid w:val="00D55919"/>
    <w:rsid w:val="00D559D8"/>
    <w:rsid w:val="00D55ACF"/>
    <w:rsid w:val="00D55E5C"/>
    <w:rsid w:val="00D55F11"/>
    <w:rsid w:val="00D56400"/>
    <w:rsid w:val="00D56445"/>
    <w:rsid w:val="00D56703"/>
    <w:rsid w:val="00D56BB6"/>
    <w:rsid w:val="00D57536"/>
    <w:rsid w:val="00D57FA8"/>
    <w:rsid w:val="00D60725"/>
    <w:rsid w:val="00D61829"/>
    <w:rsid w:val="00D6187E"/>
    <w:rsid w:val="00D6280B"/>
    <w:rsid w:val="00D62AF8"/>
    <w:rsid w:val="00D636A0"/>
    <w:rsid w:val="00D638FC"/>
    <w:rsid w:val="00D63988"/>
    <w:rsid w:val="00D64456"/>
    <w:rsid w:val="00D6542F"/>
    <w:rsid w:val="00D6560D"/>
    <w:rsid w:val="00D712D0"/>
    <w:rsid w:val="00D71A35"/>
    <w:rsid w:val="00D71DDB"/>
    <w:rsid w:val="00D724DB"/>
    <w:rsid w:val="00D72B4D"/>
    <w:rsid w:val="00D73B5B"/>
    <w:rsid w:val="00D74C1D"/>
    <w:rsid w:val="00D758C3"/>
    <w:rsid w:val="00D75D27"/>
    <w:rsid w:val="00D762DE"/>
    <w:rsid w:val="00D765E8"/>
    <w:rsid w:val="00D77822"/>
    <w:rsid w:val="00D77AD2"/>
    <w:rsid w:val="00D80168"/>
    <w:rsid w:val="00D804F6"/>
    <w:rsid w:val="00D80948"/>
    <w:rsid w:val="00D8135B"/>
    <w:rsid w:val="00D8192F"/>
    <w:rsid w:val="00D81A25"/>
    <w:rsid w:val="00D81AD5"/>
    <w:rsid w:val="00D81EBC"/>
    <w:rsid w:val="00D820BB"/>
    <w:rsid w:val="00D827FA"/>
    <w:rsid w:val="00D82A6A"/>
    <w:rsid w:val="00D84025"/>
    <w:rsid w:val="00D84099"/>
    <w:rsid w:val="00D84452"/>
    <w:rsid w:val="00D846D6"/>
    <w:rsid w:val="00D86A6A"/>
    <w:rsid w:val="00D86AC0"/>
    <w:rsid w:val="00D86D77"/>
    <w:rsid w:val="00D90A5A"/>
    <w:rsid w:val="00D91080"/>
    <w:rsid w:val="00D91EFA"/>
    <w:rsid w:val="00D924D8"/>
    <w:rsid w:val="00D92619"/>
    <w:rsid w:val="00D92837"/>
    <w:rsid w:val="00D92A93"/>
    <w:rsid w:val="00D94124"/>
    <w:rsid w:val="00D94C53"/>
    <w:rsid w:val="00D95366"/>
    <w:rsid w:val="00D95390"/>
    <w:rsid w:val="00D954E1"/>
    <w:rsid w:val="00D96E8E"/>
    <w:rsid w:val="00DA14B7"/>
    <w:rsid w:val="00DA1C6F"/>
    <w:rsid w:val="00DA23E1"/>
    <w:rsid w:val="00DA25BC"/>
    <w:rsid w:val="00DA4537"/>
    <w:rsid w:val="00DA539C"/>
    <w:rsid w:val="00DA56BB"/>
    <w:rsid w:val="00DA595A"/>
    <w:rsid w:val="00DB05B9"/>
    <w:rsid w:val="00DB0F16"/>
    <w:rsid w:val="00DB105C"/>
    <w:rsid w:val="00DB17AE"/>
    <w:rsid w:val="00DB199D"/>
    <w:rsid w:val="00DB21DA"/>
    <w:rsid w:val="00DB3222"/>
    <w:rsid w:val="00DB3345"/>
    <w:rsid w:val="00DB4051"/>
    <w:rsid w:val="00DB4A32"/>
    <w:rsid w:val="00DB4E93"/>
    <w:rsid w:val="00DB5422"/>
    <w:rsid w:val="00DB5D60"/>
    <w:rsid w:val="00DB61A9"/>
    <w:rsid w:val="00DB68BD"/>
    <w:rsid w:val="00DB70EE"/>
    <w:rsid w:val="00DB73AD"/>
    <w:rsid w:val="00DB7D4B"/>
    <w:rsid w:val="00DB7F76"/>
    <w:rsid w:val="00DC163A"/>
    <w:rsid w:val="00DC240B"/>
    <w:rsid w:val="00DC2CBD"/>
    <w:rsid w:val="00DC3112"/>
    <w:rsid w:val="00DC361F"/>
    <w:rsid w:val="00DC4927"/>
    <w:rsid w:val="00DC5E6C"/>
    <w:rsid w:val="00DC664F"/>
    <w:rsid w:val="00DC6994"/>
    <w:rsid w:val="00DC6AD1"/>
    <w:rsid w:val="00DD03BE"/>
    <w:rsid w:val="00DD06F3"/>
    <w:rsid w:val="00DD1240"/>
    <w:rsid w:val="00DD12A9"/>
    <w:rsid w:val="00DD1D87"/>
    <w:rsid w:val="00DD2102"/>
    <w:rsid w:val="00DD2347"/>
    <w:rsid w:val="00DD24B5"/>
    <w:rsid w:val="00DD2C1D"/>
    <w:rsid w:val="00DD375E"/>
    <w:rsid w:val="00DD3787"/>
    <w:rsid w:val="00DD3C16"/>
    <w:rsid w:val="00DD4104"/>
    <w:rsid w:val="00DD445E"/>
    <w:rsid w:val="00DD4812"/>
    <w:rsid w:val="00DD50BA"/>
    <w:rsid w:val="00DD656F"/>
    <w:rsid w:val="00DD6F06"/>
    <w:rsid w:val="00DD72C4"/>
    <w:rsid w:val="00DD7A39"/>
    <w:rsid w:val="00DE0025"/>
    <w:rsid w:val="00DE0723"/>
    <w:rsid w:val="00DE12B0"/>
    <w:rsid w:val="00DE15EE"/>
    <w:rsid w:val="00DE20F7"/>
    <w:rsid w:val="00DE21CA"/>
    <w:rsid w:val="00DE23B0"/>
    <w:rsid w:val="00DE25AA"/>
    <w:rsid w:val="00DE32A4"/>
    <w:rsid w:val="00DE3B35"/>
    <w:rsid w:val="00DE3B8D"/>
    <w:rsid w:val="00DE3C1C"/>
    <w:rsid w:val="00DE580E"/>
    <w:rsid w:val="00DE6276"/>
    <w:rsid w:val="00DE69D7"/>
    <w:rsid w:val="00DE7412"/>
    <w:rsid w:val="00DE7A50"/>
    <w:rsid w:val="00DE7D4F"/>
    <w:rsid w:val="00DF009A"/>
    <w:rsid w:val="00DF1268"/>
    <w:rsid w:val="00DF1419"/>
    <w:rsid w:val="00DF27F9"/>
    <w:rsid w:val="00DF3691"/>
    <w:rsid w:val="00DF37DA"/>
    <w:rsid w:val="00DF37F8"/>
    <w:rsid w:val="00DF592E"/>
    <w:rsid w:val="00DF64DD"/>
    <w:rsid w:val="00DF66C5"/>
    <w:rsid w:val="00E005C9"/>
    <w:rsid w:val="00E00AFF"/>
    <w:rsid w:val="00E02192"/>
    <w:rsid w:val="00E0286A"/>
    <w:rsid w:val="00E02D60"/>
    <w:rsid w:val="00E03553"/>
    <w:rsid w:val="00E0508A"/>
    <w:rsid w:val="00E050DD"/>
    <w:rsid w:val="00E052A6"/>
    <w:rsid w:val="00E0647D"/>
    <w:rsid w:val="00E0716E"/>
    <w:rsid w:val="00E079C6"/>
    <w:rsid w:val="00E1081B"/>
    <w:rsid w:val="00E11AE3"/>
    <w:rsid w:val="00E12216"/>
    <w:rsid w:val="00E1266B"/>
    <w:rsid w:val="00E135BF"/>
    <w:rsid w:val="00E1399C"/>
    <w:rsid w:val="00E162A1"/>
    <w:rsid w:val="00E17365"/>
    <w:rsid w:val="00E200F8"/>
    <w:rsid w:val="00E204E3"/>
    <w:rsid w:val="00E206F7"/>
    <w:rsid w:val="00E21836"/>
    <w:rsid w:val="00E21E15"/>
    <w:rsid w:val="00E22111"/>
    <w:rsid w:val="00E221CE"/>
    <w:rsid w:val="00E2296B"/>
    <w:rsid w:val="00E239DD"/>
    <w:rsid w:val="00E23ADC"/>
    <w:rsid w:val="00E23D66"/>
    <w:rsid w:val="00E24BC5"/>
    <w:rsid w:val="00E24BEC"/>
    <w:rsid w:val="00E251C0"/>
    <w:rsid w:val="00E25930"/>
    <w:rsid w:val="00E265BF"/>
    <w:rsid w:val="00E267CA"/>
    <w:rsid w:val="00E27297"/>
    <w:rsid w:val="00E27B1A"/>
    <w:rsid w:val="00E27B70"/>
    <w:rsid w:val="00E300E5"/>
    <w:rsid w:val="00E3010D"/>
    <w:rsid w:val="00E32178"/>
    <w:rsid w:val="00E32EE6"/>
    <w:rsid w:val="00E33D55"/>
    <w:rsid w:val="00E342EC"/>
    <w:rsid w:val="00E34F2B"/>
    <w:rsid w:val="00E352C0"/>
    <w:rsid w:val="00E359CE"/>
    <w:rsid w:val="00E35CEF"/>
    <w:rsid w:val="00E362C1"/>
    <w:rsid w:val="00E36BB9"/>
    <w:rsid w:val="00E373E6"/>
    <w:rsid w:val="00E40022"/>
    <w:rsid w:val="00E409A3"/>
    <w:rsid w:val="00E41491"/>
    <w:rsid w:val="00E421EE"/>
    <w:rsid w:val="00E42569"/>
    <w:rsid w:val="00E430C3"/>
    <w:rsid w:val="00E431E3"/>
    <w:rsid w:val="00E431EA"/>
    <w:rsid w:val="00E43635"/>
    <w:rsid w:val="00E43BE2"/>
    <w:rsid w:val="00E4483D"/>
    <w:rsid w:val="00E4485E"/>
    <w:rsid w:val="00E44F42"/>
    <w:rsid w:val="00E46359"/>
    <w:rsid w:val="00E465E4"/>
    <w:rsid w:val="00E46C8F"/>
    <w:rsid w:val="00E4710B"/>
    <w:rsid w:val="00E477E5"/>
    <w:rsid w:val="00E47E3A"/>
    <w:rsid w:val="00E509D9"/>
    <w:rsid w:val="00E509F5"/>
    <w:rsid w:val="00E50D65"/>
    <w:rsid w:val="00E52D7A"/>
    <w:rsid w:val="00E534CF"/>
    <w:rsid w:val="00E536B5"/>
    <w:rsid w:val="00E542A5"/>
    <w:rsid w:val="00E545E1"/>
    <w:rsid w:val="00E55091"/>
    <w:rsid w:val="00E551AE"/>
    <w:rsid w:val="00E56300"/>
    <w:rsid w:val="00E5688D"/>
    <w:rsid w:val="00E56F1E"/>
    <w:rsid w:val="00E60FDB"/>
    <w:rsid w:val="00E61282"/>
    <w:rsid w:val="00E62586"/>
    <w:rsid w:val="00E62768"/>
    <w:rsid w:val="00E63148"/>
    <w:rsid w:val="00E63367"/>
    <w:rsid w:val="00E63419"/>
    <w:rsid w:val="00E6440A"/>
    <w:rsid w:val="00E66683"/>
    <w:rsid w:val="00E669B2"/>
    <w:rsid w:val="00E66ADA"/>
    <w:rsid w:val="00E6735C"/>
    <w:rsid w:val="00E7100E"/>
    <w:rsid w:val="00E712DC"/>
    <w:rsid w:val="00E71462"/>
    <w:rsid w:val="00E7166B"/>
    <w:rsid w:val="00E72697"/>
    <w:rsid w:val="00E728F4"/>
    <w:rsid w:val="00E72C2D"/>
    <w:rsid w:val="00E72D2E"/>
    <w:rsid w:val="00E738B7"/>
    <w:rsid w:val="00E73EC6"/>
    <w:rsid w:val="00E740E7"/>
    <w:rsid w:val="00E74130"/>
    <w:rsid w:val="00E74864"/>
    <w:rsid w:val="00E74B1B"/>
    <w:rsid w:val="00E75801"/>
    <w:rsid w:val="00E75CF9"/>
    <w:rsid w:val="00E77F54"/>
    <w:rsid w:val="00E81090"/>
    <w:rsid w:val="00E81160"/>
    <w:rsid w:val="00E819EE"/>
    <w:rsid w:val="00E81EC0"/>
    <w:rsid w:val="00E8253D"/>
    <w:rsid w:val="00E82BCD"/>
    <w:rsid w:val="00E83183"/>
    <w:rsid w:val="00E8323A"/>
    <w:rsid w:val="00E838EF"/>
    <w:rsid w:val="00E85154"/>
    <w:rsid w:val="00E87242"/>
    <w:rsid w:val="00E90244"/>
    <w:rsid w:val="00E909BC"/>
    <w:rsid w:val="00E90E51"/>
    <w:rsid w:val="00E91196"/>
    <w:rsid w:val="00E9153B"/>
    <w:rsid w:val="00E91DC3"/>
    <w:rsid w:val="00E923AD"/>
    <w:rsid w:val="00E944AC"/>
    <w:rsid w:val="00E946F9"/>
    <w:rsid w:val="00E94DA7"/>
    <w:rsid w:val="00E963DF"/>
    <w:rsid w:val="00E965C6"/>
    <w:rsid w:val="00E9676A"/>
    <w:rsid w:val="00E96AB2"/>
    <w:rsid w:val="00E97097"/>
    <w:rsid w:val="00E970CF"/>
    <w:rsid w:val="00E971F7"/>
    <w:rsid w:val="00EA00C3"/>
    <w:rsid w:val="00EA01DE"/>
    <w:rsid w:val="00EA01E5"/>
    <w:rsid w:val="00EA02A8"/>
    <w:rsid w:val="00EA063E"/>
    <w:rsid w:val="00EA09C6"/>
    <w:rsid w:val="00EA15DA"/>
    <w:rsid w:val="00EA5DCF"/>
    <w:rsid w:val="00EA654A"/>
    <w:rsid w:val="00EA6B71"/>
    <w:rsid w:val="00EA6CE6"/>
    <w:rsid w:val="00EA6E71"/>
    <w:rsid w:val="00EA785C"/>
    <w:rsid w:val="00EA7B12"/>
    <w:rsid w:val="00EA7E55"/>
    <w:rsid w:val="00EB07D4"/>
    <w:rsid w:val="00EB0B62"/>
    <w:rsid w:val="00EB0E18"/>
    <w:rsid w:val="00EB19DD"/>
    <w:rsid w:val="00EB2989"/>
    <w:rsid w:val="00EB304C"/>
    <w:rsid w:val="00EB432A"/>
    <w:rsid w:val="00EB5E7E"/>
    <w:rsid w:val="00EB60A0"/>
    <w:rsid w:val="00EB68FA"/>
    <w:rsid w:val="00EB7E0D"/>
    <w:rsid w:val="00EB7E6A"/>
    <w:rsid w:val="00EC0F33"/>
    <w:rsid w:val="00EC1422"/>
    <w:rsid w:val="00EC1484"/>
    <w:rsid w:val="00EC1EAA"/>
    <w:rsid w:val="00EC2681"/>
    <w:rsid w:val="00EC31A7"/>
    <w:rsid w:val="00EC346C"/>
    <w:rsid w:val="00EC4778"/>
    <w:rsid w:val="00EC5420"/>
    <w:rsid w:val="00EC5658"/>
    <w:rsid w:val="00EC56D0"/>
    <w:rsid w:val="00EC5B99"/>
    <w:rsid w:val="00EC5CE1"/>
    <w:rsid w:val="00ED031D"/>
    <w:rsid w:val="00ED0411"/>
    <w:rsid w:val="00ED1059"/>
    <w:rsid w:val="00ED29AE"/>
    <w:rsid w:val="00ED3E7C"/>
    <w:rsid w:val="00ED447E"/>
    <w:rsid w:val="00ED48B2"/>
    <w:rsid w:val="00ED548E"/>
    <w:rsid w:val="00ED55D3"/>
    <w:rsid w:val="00ED5877"/>
    <w:rsid w:val="00ED7F11"/>
    <w:rsid w:val="00EE0280"/>
    <w:rsid w:val="00EE07C1"/>
    <w:rsid w:val="00EE2408"/>
    <w:rsid w:val="00EE258E"/>
    <w:rsid w:val="00EE3926"/>
    <w:rsid w:val="00EE445F"/>
    <w:rsid w:val="00EE6AE7"/>
    <w:rsid w:val="00EE7B4E"/>
    <w:rsid w:val="00EF0051"/>
    <w:rsid w:val="00EF0D80"/>
    <w:rsid w:val="00EF145B"/>
    <w:rsid w:val="00EF305D"/>
    <w:rsid w:val="00EF5110"/>
    <w:rsid w:val="00EF52E1"/>
    <w:rsid w:val="00EF585A"/>
    <w:rsid w:val="00EF58DF"/>
    <w:rsid w:val="00EF5F97"/>
    <w:rsid w:val="00EF6131"/>
    <w:rsid w:val="00EF64E2"/>
    <w:rsid w:val="00EF6B7E"/>
    <w:rsid w:val="00EF7312"/>
    <w:rsid w:val="00F00436"/>
    <w:rsid w:val="00F00D4A"/>
    <w:rsid w:val="00F012AF"/>
    <w:rsid w:val="00F015D7"/>
    <w:rsid w:val="00F01881"/>
    <w:rsid w:val="00F02C23"/>
    <w:rsid w:val="00F02EF1"/>
    <w:rsid w:val="00F03CCA"/>
    <w:rsid w:val="00F0404D"/>
    <w:rsid w:val="00F04885"/>
    <w:rsid w:val="00F04B4C"/>
    <w:rsid w:val="00F04EA3"/>
    <w:rsid w:val="00F0589C"/>
    <w:rsid w:val="00F05E2D"/>
    <w:rsid w:val="00F064CD"/>
    <w:rsid w:val="00F06F29"/>
    <w:rsid w:val="00F07464"/>
    <w:rsid w:val="00F077AB"/>
    <w:rsid w:val="00F07A83"/>
    <w:rsid w:val="00F1044E"/>
    <w:rsid w:val="00F10640"/>
    <w:rsid w:val="00F1156B"/>
    <w:rsid w:val="00F13459"/>
    <w:rsid w:val="00F14928"/>
    <w:rsid w:val="00F14B12"/>
    <w:rsid w:val="00F158CF"/>
    <w:rsid w:val="00F15B60"/>
    <w:rsid w:val="00F1667D"/>
    <w:rsid w:val="00F16EA4"/>
    <w:rsid w:val="00F17122"/>
    <w:rsid w:val="00F17783"/>
    <w:rsid w:val="00F20001"/>
    <w:rsid w:val="00F20757"/>
    <w:rsid w:val="00F20895"/>
    <w:rsid w:val="00F22E37"/>
    <w:rsid w:val="00F25042"/>
    <w:rsid w:val="00F275F5"/>
    <w:rsid w:val="00F27FFD"/>
    <w:rsid w:val="00F3012D"/>
    <w:rsid w:val="00F306A2"/>
    <w:rsid w:val="00F306C0"/>
    <w:rsid w:val="00F32CA0"/>
    <w:rsid w:val="00F32F88"/>
    <w:rsid w:val="00F33DCE"/>
    <w:rsid w:val="00F357B1"/>
    <w:rsid w:val="00F35A84"/>
    <w:rsid w:val="00F373CF"/>
    <w:rsid w:val="00F404F7"/>
    <w:rsid w:val="00F405C5"/>
    <w:rsid w:val="00F420C1"/>
    <w:rsid w:val="00F4244F"/>
    <w:rsid w:val="00F434BB"/>
    <w:rsid w:val="00F43FA8"/>
    <w:rsid w:val="00F4410A"/>
    <w:rsid w:val="00F4583C"/>
    <w:rsid w:val="00F458AE"/>
    <w:rsid w:val="00F45A93"/>
    <w:rsid w:val="00F45B22"/>
    <w:rsid w:val="00F45C77"/>
    <w:rsid w:val="00F4601B"/>
    <w:rsid w:val="00F477E3"/>
    <w:rsid w:val="00F503BF"/>
    <w:rsid w:val="00F50477"/>
    <w:rsid w:val="00F504E7"/>
    <w:rsid w:val="00F5052C"/>
    <w:rsid w:val="00F5080E"/>
    <w:rsid w:val="00F50CC2"/>
    <w:rsid w:val="00F50F9F"/>
    <w:rsid w:val="00F519F3"/>
    <w:rsid w:val="00F524D5"/>
    <w:rsid w:val="00F52577"/>
    <w:rsid w:val="00F53E23"/>
    <w:rsid w:val="00F54571"/>
    <w:rsid w:val="00F54DC1"/>
    <w:rsid w:val="00F555B1"/>
    <w:rsid w:val="00F55B21"/>
    <w:rsid w:val="00F56325"/>
    <w:rsid w:val="00F56716"/>
    <w:rsid w:val="00F568BF"/>
    <w:rsid w:val="00F572B7"/>
    <w:rsid w:val="00F5770B"/>
    <w:rsid w:val="00F57F76"/>
    <w:rsid w:val="00F61407"/>
    <w:rsid w:val="00F620E9"/>
    <w:rsid w:val="00F64FF6"/>
    <w:rsid w:val="00F657E4"/>
    <w:rsid w:val="00F65C3C"/>
    <w:rsid w:val="00F65E4E"/>
    <w:rsid w:val="00F65F9F"/>
    <w:rsid w:val="00F66059"/>
    <w:rsid w:val="00F66D67"/>
    <w:rsid w:val="00F670EF"/>
    <w:rsid w:val="00F709B6"/>
    <w:rsid w:val="00F719A8"/>
    <w:rsid w:val="00F71BFC"/>
    <w:rsid w:val="00F72A7B"/>
    <w:rsid w:val="00F72FC5"/>
    <w:rsid w:val="00F73954"/>
    <w:rsid w:val="00F73D7A"/>
    <w:rsid w:val="00F74937"/>
    <w:rsid w:val="00F75437"/>
    <w:rsid w:val="00F76132"/>
    <w:rsid w:val="00F768F9"/>
    <w:rsid w:val="00F76BB6"/>
    <w:rsid w:val="00F76DFA"/>
    <w:rsid w:val="00F80228"/>
    <w:rsid w:val="00F82786"/>
    <w:rsid w:val="00F849E8"/>
    <w:rsid w:val="00F8508E"/>
    <w:rsid w:val="00F8586A"/>
    <w:rsid w:val="00F85C6A"/>
    <w:rsid w:val="00F864BF"/>
    <w:rsid w:val="00F90755"/>
    <w:rsid w:val="00F90FBD"/>
    <w:rsid w:val="00F910D2"/>
    <w:rsid w:val="00F911AD"/>
    <w:rsid w:val="00F912F9"/>
    <w:rsid w:val="00F914F5"/>
    <w:rsid w:val="00F91BEE"/>
    <w:rsid w:val="00F91CF6"/>
    <w:rsid w:val="00F9419C"/>
    <w:rsid w:val="00F948A1"/>
    <w:rsid w:val="00F94D9E"/>
    <w:rsid w:val="00F9596A"/>
    <w:rsid w:val="00F95B0C"/>
    <w:rsid w:val="00F9623D"/>
    <w:rsid w:val="00F96872"/>
    <w:rsid w:val="00F9696B"/>
    <w:rsid w:val="00F96A3E"/>
    <w:rsid w:val="00F972F3"/>
    <w:rsid w:val="00F9744F"/>
    <w:rsid w:val="00F97EAC"/>
    <w:rsid w:val="00FA14DB"/>
    <w:rsid w:val="00FA15B7"/>
    <w:rsid w:val="00FA1674"/>
    <w:rsid w:val="00FA185F"/>
    <w:rsid w:val="00FA236B"/>
    <w:rsid w:val="00FA2A38"/>
    <w:rsid w:val="00FA3162"/>
    <w:rsid w:val="00FA330F"/>
    <w:rsid w:val="00FA3918"/>
    <w:rsid w:val="00FA3D17"/>
    <w:rsid w:val="00FA48DE"/>
    <w:rsid w:val="00FA48FA"/>
    <w:rsid w:val="00FA637E"/>
    <w:rsid w:val="00FA66D8"/>
    <w:rsid w:val="00FA6E1B"/>
    <w:rsid w:val="00FA7570"/>
    <w:rsid w:val="00FA79FC"/>
    <w:rsid w:val="00FB0100"/>
    <w:rsid w:val="00FB0385"/>
    <w:rsid w:val="00FB0FBF"/>
    <w:rsid w:val="00FB109D"/>
    <w:rsid w:val="00FB1EDB"/>
    <w:rsid w:val="00FB332F"/>
    <w:rsid w:val="00FB6260"/>
    <w:rsid w:val="00FB658B"/>
    <w:rsid w:val="00FB6B25"/>
    <w:rsid w:val="00FB6F7C"/>
    <w:rsid w:val="00FB7C56"/>
    <w:rsid w:val="00FC0013"/>
    <w:rsid w:val="00FC0629"/>
    <w:rsid w:val="00FC08A0"/>
    <w:rsid w:val="00FC0ACD"/>
    <w:rsid w:val="00FC137C"/>
    <w:rsid w:val="00FC13D9"/>
    <w:rsid w:val="00FC21E5"/>
    <w:rsid w:val="00FC2746"/>
    <w:rsid w:val="00FC2B09"/>
    <w:rsid w:val="00FC3A03"/>
    <w:rsid w:val="00FC4316"/>
    <w:rsid w:val="00FC43EC"/>
    <w:rsid w:val="00FC48A3"/>
    <w:rsid w:val="00FC4A26"/>
    <w:rsid w:val="00FC4B9A"/>
    <w:rsid w:val="00FC4C4F"/>
    <w:rsid w:val="00FC6774"/>
    <w:rsid w:val="00FC7D07"/>
    <w:rsid w:val="00FD007C"/>
    <w:rsid w:val="00FD009A"/>
    <w:rsid w:val="00FD058B"/>
    <w:rsid w:val="00FD137F"/>
    <w:rsid w:val="00FD1BB4"/>
    <w:rsid w:val="00FD1F32"/>
    <w:rsid w:val="00FD205A"/>
    <w:rsid w:val="00FD250F"/>
    <w:rsid w:val="00FD2C71"/>
    <w:rsid w:val="00FD37B0"/>
    <w:rsid w:val="00FD41A2"/>
    <w:rsid w:val="00FD4F1D"/>
    <w:rsid w:val="00FD5BF0"/>
    <w:rsid w:val="00FD6C8F"/>
    <w:rsid w:val="00FD70A1"/>
    <w:rsid w:val="00FD7E1E"/>
    <w:rsid w:val="00FE0218"/>
    <w:rsid w:val="00FE0471"/>
    <w:rsid w:val="00FE0565"/>
    <w:rsid w:val="00FE0619"/>
    <w:rsid w:val="00FE072E"/>
    <w:rsid w:val="00FE0C93"/>
    <w:rsid w:val="00FE1018"/>
    <w:rsid w:val="00FE1676"/>
    <w:rsid w:val="00FE173E"/>
    <w:rsid w:val="00FE1E73"/>
    <w:rsid w:val="00FE1E98"/>
    <w:rsid w:val="00FE2073"/>
    <w:rsid w:val="00FE3187"/>
    <w:rsid w:val="00FE3EDD"/>
    <w:rsid w:val="00FE4471"/>
    <w:rsid w:val="00FE47A9"/>
    <w:rsid w:val="00FE536C"/>
    <w:rsid w:val="00FE5721"/>
    <w:rsid w:val="00FE5788"/>
    <w:rsid w:val="00FE5F30"/>
    <w:rsid w:val="00FE7240"/>
    <w:rsid w:val="00FF0209"/>
    <w:rsid w:val="00FF0F96"/>
    <w:rsid w:val="00FF14DB"/>
    <w:rsid w:val="00FF1F48"/>
    <w:rsid w:val="00FF2B2C"/>
    <w:rsid w:val="00FF2D99"/>
    <w:rsid w:val="00FF33BA"/>
    <w:rsid w:val="00FF3830"/>
    <w:rsid w:val="00FF3836"/>
    <w:rsid w:val="00FF432C"/>
    <w:rsid w:val="00FF4AA6"/>
    <w:rsid w:val="00FF4F39"/>
    <w:rsid w:val="00FF5A8F"/>
    <w:rsid w:val="00FF5D8F"/>
    <w:rsid w:val="00FF619B"/>
    <w:rsid w:val="00FF7500"/>
    <w:rsid w:val="00FF7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88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5F97"/>
    <w:pPr>
      <w:keepNext/>
      <w:keepLines/>
      <w:spacing w:after="110" w:line="259" w:lineRule="auto"/>
      <w:ind w:left="1229" w:right="1174" w:hanging="10"/>
      <w:outlineLvl w:val="1"/>
    </w:pPr>
    <w:rPr>
      <w:rFonts w:ascii="Calibri" w:eastAsia="Calibri" w:hAnsi="Calibri" w:cs="Calibri"/>
      <w:b/>
      <w:bCs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F5F97"/>
    <w:rPr>
      <w:rFonts w:ascii="Calibri" w:eastAsia="Times New Roman" w:hAnsi="Calibri" w:cs="Calibri"/>
      <w:b/>
      <w:bCs/>
      <w:color w:val="000000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F04885"/>
    <w:pPr>
      <w:spacing w:before="100" w:beforeAutospacing="1" w:after="100" w:afterAutospacing="1"/>
    </w:pPr>
  </w:style>
  <w:style w:type="paragraph" w:customStyle="1" w:styleId="a">
    <w:name w:val="Стиль"/>
    <w:uiPriority w:val="99"/>
    <w:rsid w:val="00F0488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NoSpacing">
    <w:name w:val="No Spacing"/>
    <w:uiPriority w:val="99"/>
    <w:qFormat/>
    <w:rsid w:val="004F65BF"/>
    <w:rPr>
      <w:rFonts w:cs="Calibri"/>
      <w:lang w:eastAsia="en-US"/>
    </w:rPr>
  </w:style>
  <w:style w:type="character" w:styleId="Strong">
    <w:name w:val="Strong"/>
    <w:basedOn w:val="DefaultParagraphFont"/>
    <w:uiPriority w:val="99"/>
    <w:qFormat/>
    <w:rsid w:val="002B4928"/>
    <w:rPr>
      <w:b/>
      <w:bCs/>
    </w:rPr>
  </w:style>
  <w:style w:type="paragraph" w:styleId="ListParagraph">
    <w:name w:val="List Paragraph"/>
    <w:basedOn w:val="Normal"/>
    <w:uiPriority w:val="99"/>
    <w:qFormat/>
    <w:rsid w:val="002B492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C6682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C6682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1">
    <w:name w:val="c1"/>
    <w:basedOn w:val="DefaultParagraphFont"/>
    <w:uiPriority w:val="99"/>
    <w:rsid w:val="00AE4EBE"/>
  </w:style>
  <w:style w:type="character" w:styleId="Hyperlink">
    <w:name w:val="Hyperlink"/>
    <w:basedOn w:val="DefaultParagraphFont"/>
    <w:uiPriority w:val="99"/>
    <w:rsid w:val="004D074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EF5F97"/>
    <w:pPr>
      <w:jc w:val="both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F5F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73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25213056?q=%23%D0%B8%D0%B7_%D0%B1%D1%83%D0%BC%D0%B0%D0%B3%D0%B8" TargetMode="External"/><Relationship Id="rId13" Type="http://schemas.openxmlformats.org/officeDocument/2006/relationships/hyperlink" Target="https://sun9-14.userapi.com/GxfsRnu8UpNs0PRfjkF4wsZyYfoncNcc_O2vyg/eg52PFgMRtg.jpg" TargetMode="External"/><Relationship Id="rId18" Type="http://schemas.openxmlformats.org/officeDocument/2006/relationships/hyperlink" Target="https://vk.com/tvorchestvo_dety" TargetMode="External"/><Relationship Id="rId26" Type="http://schemas.openxmlformats.org/officeDocument/2006/relationships/hyperlink" Target="https://sun9-45.userapi.com/c854124/v854124183/debe9/83DbulobVps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k.com/wall-153059607?q=%23%D0%BF%D0%BE%D0%B4%D0%B5%D0%BB%D0%BA%D0%B8" TargetMode="External"/><Relationship Id="rId7" Type="http://schemas.openxmlformats.org/officeDocument/2006/relationships/hyperlink" Target="https://vk.com/wall-185395766?q=%23%D0%A2%D0%B2%D0%BE%D1%80%D1%87%D0%B5%D1%81%D1%82%D0%B2%D0%BE" TargetMode="External"/><Relationship Id="rId12" Type="http://schemas.openxmlformats.org/officeDocument/2006/relationships/hyperlink" Target="https://vk.com/wall-153059607?q=%23%D0%BF%D0%BE%D0%B4%D0%B5%D0%BB%D0%BA%D0%B8" TargetMode="External"/><Relationship Id="rId17" Type="http://schemas.openxmlformats.org/officeDocument/2006/relationships/hyperlink" Target="https://vk.com/video-162413575_456245156?list=bfedd24abe2bf0bb5a" TargetMode="External"/><Relationship Id="rId25" Type="http://schemas.openxmlformats.org/officeDocument/2006/relationships/hyperlink" Target="https://sun9-68.userapi.com/06NIxSL20ULvF1ahh2k5MO-BbAyoI4WRq-e7fw/YMDeMCh6dRs.jpg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wall-125213056?q=%23%D0%B8%D0%B7_%D0%B1%D1%83%D0%BC%D0%B0%D0%B3%D0%B8" TargetMode="External"/><Relationship Id="rId20" Type="http://schemas.openxmlformats.org/officeDocument/2006/relationships/hyperlink" Target="https://sun9-6.userapi.com/6Uom0h4hRSmMVTewjPPEVc6762I2vBaSXHdyGA/kIJuNQJtk94.jpg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vk.com/wall-153059607?q=%23%D0%BF%D0%BE%D0%B4%D0%B5%D0%BB%D0%BA%D0%B8" TargetMode="External"/><Relationship Id="rId11" Type="http://schemas.openxmlformats.org/officeDocument/2006/relationships/hyperlink" Target="https://vk.com/wall-125213056?q=%23%D0%B0%D0%BF%D0%BF%D0%BB%D0%B8%D0%BA%D0%B0%D1%86%D0%B8%D1%8F_%D0%BB%D0%B5%D0%BF%D0%BA%D0%B0" TargetMode="External"/><Relationship Id="rId24" Type="http://schemas.openxmlformats.org/officeDocument/2006/relationships/hyperlink" Target="https://sun9-31.userapi.com/c7002/v7002439/8409b/f_h57jfso1c.jpg" TargetMode="External"/><Relationship Id="rId5" Type="http://schemas.openxmlformats.org/officeDocument/2006/relationships/hyperlink" Target="https://melkie.net/" TargetMode="External"/><Relationship Id="rId15" Type="http://schemas.openxmlformats.org/officeDocument/2006/relationships/hyperlink" Target="https://vk.com/wall-125213056?q=%23%D0%BB%D0%B5%D1%82%D0%BE" TargetMode="External"/><Relationship Id="rId23" Type="http://schemas.openxmlformats.org/officeDocument/2006/relationships/hyperlink" Target="http://io.nios.ru/articles2/61/10/ruchnoy-trud-sredstvo-vsestoronnego-razvitiya-lichnosti-rebenka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vk.com/wall-125213056?q=%23%D0%B0%D0%BF%D0%BF%D0%BB%D0%B8%D0%BA%D0%B0%D1%86%D0%B8%D1%8F_%D0%BB%D0%B5%D0%BF%D0%BA%D0%B0" TargetMode="External"/><Relationship Id="rId19" Type="http://schemas.openxmlformats.org/officeDocument/2006/relationships/hyperlink" Target="https://sun9-69.userapi.com/jIHRjlEFKzqRB2l4Ng7eN-ChF7LBmjeF6idv9w/7zk8pMOquP0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wall-125213056?q=%23%D0%BE%D1%80%D0%B8%D0%B3%D0%B0%D0%BC%D0%B8" TargetMode="External"/><Relationship Id="rId14" Type="http://schemas.openxmlformats.org/officeDocument/2006/relationships/hyperlink" Target="https://sun7-7.userapi.com/o7cJUqcM0OWnTwfaWBpe4TY6pROxPz34fqIAg/mgHXj_L8Ctk.jpg" TargetMode="External"/><Relationship Id="rId22" Type="http://schemas.openxmlformats.org/officeDocument/2006/relationships/hyperlink" Target="https://sun9-59.userapi.com/vNUXY%20o9llXpvi5nr8VAKFaCNCxHNBP2UTxZWw/0107Fvp0MLw.jpg" TargetMode="External"/><Relationship Id="rId27" Type="http://schemas.openxmlformats.org/officeDocument/2006/relationships/hyperlink" Target="https://sun9-22.userapi.com/c857028/v857028075/1b6273/ORrHbBzQ6RQ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537</TotalTime>
  <Pages>20</Pages>
  <Words>4345</Words>
  <Characters>24770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буратино2</dc:creator>
  <cp:keywords/>
  <dc:description/>
  <cp:lastModifiedBy>Customer</cp:lastModifiedBy>
  <cp:revision>78</cp:revision>
  <cp:lastPrinted>2020-09-08T10:42:00Z</cp:lastPrinted>
  <dcterms:created xsi:type="dcterms:W3CDTF">2020-08-18T18:17:00Z</dcterms:created>
  <dcterms:modified xsi:type="dcterms:W3CDTF">2024-10-16T11:35:00Z</dcterms:modified>
</cp:coreProperties>
</file>